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7F92" w:rsidRDefault="00557F92" w:rsidP="00DB733B">
      <w:pPr>
        <w:jc w:val="right"/>
      </w:pPr>
      <w:r>
        <w:t>Приложение №2</w:t>
      </w:r>
    </w:p>
    <w:p w:rsidR="00557F92" w:rsidRDefault="00557F92" w:rsidP="00DB733B">
      <w:pPr>
        <w:jc w:val="right"/>
      </w:pPr>
      <w:r>
        <w:t>к договору от ___.___.2015г.</w:t>
      </w:r>
    </w:p>
    <w:p w:rsidR="00557F92" w:rsidRDefault="00557F92" w:rsidP="00DB733B"/>
    <w:p w:rsidR="00557F92" w:rsidRPr="00397209" w:rsidRDefault="00557F92" w:rsidP="00062EA5">
      <w:pPr>
        <w:pStyle w:val="a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Тарифы на доставку</w:t>
      </w:r>
      <w:r w:rsidRPr="00397209">
        <w:rPr>
          <w:rFonts w:ascii="Times New Roman" w:hAnsi="Times New Roman" w:cs="Times New Roman"/>
          <w:sz w:val="28"/>
          <w:szCs w:val="28"/>
        </w:rPr>
        <w:t xml:space="preserve">  негабаритного груза</w:t>
      </w:r>
    </w:p>
    <w:p w:rsidR="00557F92" w:rsidRPr="00397209" w:rsidRDefault="00557F92" w:rsidP="00062EA5">
      <w:pPr>
        <w:pStyle w:val="a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97209">
        <w:rPr>
          <w:rFonts w:ascii="Times New Roman" w:hAnsi="Times New Roman" w:cs="Times New Roman"/>
          <w:sz w:val="28"/>
          <w:szCs w:val="28"/>
        </w:rPr>
        <w:t>из г. Тулы,   Алексина</w:t>
      </w:r>
    </w:p>
    <w:p w:rsidR="00557F92" w:rsidRPr="00397209" w:rsidRDefault="00557F92" w:rsidP="00062EA5">
      <w:pPr>
        <w:pStyle w:val="a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97209">
        <w:rPr>
          <w:rFonts w:ascii="Times New Roman" w:hAnsi="Times New Roman" w:cs="Times New Roman"/>
          <w:sz w:val="28"/>
          <w:szCs w:val="28"/>
        </w:rPr>
        <w:t>Маршрут: г.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97209">
        <w:rPr>
          <w:rFonts w:ascii="Times New Roman" w:hAnsi="Times New Roman" w:cs="Times New Roman"/>
          <w:sz w:val="28"/>
          <w:szCs w:val="28"/>
        </w:rPr>
        <w:t>Тула, Алексин – ж/д ст.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97209">
        <w:rPr>
          <w:rFonts w:ascii="Times New Roman" w:hAnsi="Times New Roman" w:cs="Times New Roman"/>
          <w:sz w:val="28"/>
          <w:szCs w:val="28"/>
        </w:rPr>
        <w:t>Москвы; от станции назначения до объекта.</w:t>
      </w:r>
    </w:p>
    <w:p w:rsidR="00557F92" w:rsidRPr="00397209" w:rsidRDefault="00557F92" w:rsidP="00062EA5">
      <w:pPr>
        <w:pStyle w:val="a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97209">
        <w:rPr>
          <w:rFonts w:ascii="Times New Roman" w:hAnsi="Times New Roman" w:cs="Times New Roman"/>
          <w:sz w:val="28"/>
          <w:szCs w:val="28"/>
        </w:rPr>
        <w:t>Перевозка полувагоном (платформой)</w:t>
      </w:r>
    </w:p>
    <w:p w:rsidR="00557F92" w:rsidRPr="00397209" w:rsidRDefault="00557F92" w:rsidP="00DB733B">
      <w:pPr>
        <w:pStyle w:val="a0"/>
        <w:tabs>
          <w:tab w:val="left" w:pos="43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106" w:type="dxa"/>
        <w:tblLayout w:type="fixed"/>
        <w:tblLook w:val="0000"/>
      </w:tblPr>
      <w:tblGrid>
        <w:gridCol w:w="709"/>
        <w:gridCol w:w="2236"/>
        <w:gridCol w:w="2289"/>
        <w:gridCol w:w="1243"/>
        <w:gridCol w:w="1569"/>
        <w:gridCol w:w="1754"/>
        <w:gridCol w:w="981"/>
      </w:tblGrid>
      <w:tr w:rsidR="00557F92" w:rsidRPr="00397209">
        <w:trPr>
          <w:trHeight w:val="426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92" w:rsidRDefault="00557F92" w:rsidP="00F87F74">
            <w:pPr>
              <w:jc w:val="center"/>
            </w:pPr>
            <w:r w:rsidRPr="00397209">
              <w:t>№</w:t>
            </w:r>
          </w:p>
          <w:p w:rsidR="00557F92" w:rsidRPr="00397209" w:rsidRDefault="00557F92" w:rsidP="00F87F74">
            <w:pPr>
              <w:jc w:val="center"/>
            </w:pPr>
            <w:r>
              <w:t>п/п</w:t>
            </w:r>
          </w:p>
        </w:tc>
        <w:tc>
          <w:tcPr>
            <w:tcW w:w="22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92" w:rsidRPr="00397209" w:rsidRDefault="00557F92" w:rsidP="00F87F74">
            <w:pPr>
              <w:jc w:val="center"/>
            </w:pPr>
            <w:r w:rsidRPr="00397209">
              <w:t>Место доставки</w:t>
            </w:r>
          </w:p>
        </w:tc>
        <w:tc>
          <w:tcPr>
            <w:tcW w:w="22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92" w:rsidRPr="00397209" w:rsidRDefault="00557F92" w:rsidP="00F87F74">
            <w:pPr>
              <w:jc w:val="center"/>
            </w:pPr>
            <w:r w:rsidRPr="00397209">
              <w:t>Станция назначения</w:t>
            </w:r>
          </w:p>
        </w:tc>
        <w:tc>
          <w:tcPr>
            <w:tcW w:w="2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92" w:rsidRPr="00397209" w:rsidRDefault="00557F92" w:rsidP="00354D0B">
            <w:pPr>
              <w:jc w:val="center"/>
            </w:pPr>
            <w:r>
              <w:t>Стоимость доставки 1-го низкорамного автомобиля, с учетом НДС18%/без НДС, (руб.)</w:t>
            </w:r>
          </w:p>
        </w:tc>
        <w:tc>
          <w:tcPr>
            <w:tcW w:w="17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7F92" w:rsidRPr="00397209" w:rsidRDefault="00557F92" w:rsidP="00354D0B">
            <w:pPr>
              <w:jc w:val="center"/>
            </w:pPr>
            <w:r>
              <w:t>Стоимость ж.д. перевозки Полувагон (Платформа), с учетом НДС18%/без НДС, (руб.)</w:t>
            </w:r>
          </w:p>
        </w:tc>
        <w:tc>
          <w:tcPr>
            <w:tcW w:w="9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7F92" w:rsidRPr="00397209" w:rsidRDefault="00557F92" w:rsidP="00F87F74">
            <w:pPr>
              <w:jc w:val="center"/>
            </w:pPr>
            <w:r>
              <w:t>Итого</w:t>
            </w:r>
          </w:p>
        </w:tc>
      </w:tr>
      <w:tr w:rsidR="00557F92" w:rsidRPr="00397209">
        <w:trPr>
          <w:trHeight w:val="427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F92" w:rsidRPr="00397209" w:rsidRDefault="00557F92" w:rsidP="00F87F74"/>
        </w:tc>
        <w:tc>
          <w:tcPr>
            <w:tcW w:w="2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F92" w:rsidRPr="00397209" w:rsidRDefault="00557F92" w:rsidP="00F87F74"/>
        </w:tc>
        <w:tc>
          <w:tcPr>
            <w:tcW w:w="22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F92" w:rsidRPr="00397209" w:rsidRDefault="00557F92" w:rsidP="00F87F74"/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92" w:rsidRPr="00397209" w:rsidRDefault="00557F92" w:rsidP="00F87F74">
            <w:r>
              <w:t>Тула, Алексин – ст Москвы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92" w:rsidRPr="00397209" w:rsidRDefault="00557F92" w:rsidP="00F87F74">
            <w:r>
              <w:t>От станции назначения до объекта</w:t>
            </w:r>
          </w:p>
        </w:tc>
        <w:tc>
          <w:tcPr>
            <w:tcW w:w="17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92" w:rsidRPr="00397209" w:rsidRDefault="00557F92" w:rsidP="00F87F74"/>
        </w:tc>
        <w:tc>
          <w:tcPr>
            <w:tcW w:w="9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92" w:rsidRPr="00397209" w:rsidRDefault="00557F92" w:rsidP="00F87F74"/>
        </w:tc>
      </w:tr>
      <w:tr w:rsidR="00557F92" w:rsidRPr="00397209">
        <w:trPr>
          <w:trHeight w:val="853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57F92" w:rsidRPr="00397209" w:rsidRDefault="00557F92" w:rsidP="00F87F74">
            <w:pPr>
              <w:jc w:val="center"/>
            </w:pPr>
            <w:r w:rsidRPr="00397209">
              <w:t>1</w:t>
            </w:r>
          </w:p>
        </w:tc>
        <w:tc>
          <w:tcPr>
            <w:tcW w:w="223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57F92" w:rsidRPr="00397209" w:rsidRDefault="00557F92" w:rsidP="00F87F74">
            <w:pPr>
              <w:jc w:val="center"/>
            </w:pPr>
            <w:r>
              <w:t>Серышево</w:t>
            </w:r>
            <w:r>
              <w:br/>
            </w:r>
          </w:p>
        </w:tc>
        <w:tc>
          <w:tcPr>
            <w:tcW w:w="22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57F92" w:rsidRPr="00397209" w:rsidRDefault="00557F92" w:rsidP="00F87F74">
            <w:pPr>
              <w:jc w:val="center"/>
            </w:pPr>
            <w:r w:rsidRPr="00397209">
              <w:t>Белогорск</w:t>
            </w:r>
            <w:r w:rsidRPr="00397209">
              <w:br/>
              <w:t>Амурская обл</w:t>
            </w:r>
            <w:r>
              <w:t>.</w:t>
            </w:r>
          </w:p>
        </w:tc>
        <w:tc>
          <w:tcPr>
            <w:tcW w:w="1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92" w:rsidRPr="00397209" w:rsidRDefault="00557F92" w:rsidP="00F87F74">
            <w:pPr>
              <w:jc w:val="center"/>
            </w:pPr>
          </w:p>
        </w:tc>
        <w:tc>
          <w:tcPr>
            <w:tcW w:w="1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92" w:rsidRPr="00397209" w:rsidRDefault="00557F92" w:rsidP="00F87F74">
            <w:pPr>
              <w:jc w:val="center"/>
            </w:pPr>
          </w:p>
        </w:tc>
        <w:tc>
          <w:tcPr>
            <w:tcW w:w="1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92" w:rsidRPr="00397209" w:rsidRDefault="00557F92" w:rsidP="00F87F74">
            <w:pPr>
              <w:jc w:val="center"/>
            </w:pP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92" w:rsidRPr="00397209" w:rsidRDefault="00557F92" w:rsidP="00F87F74">
            <w:pPr>
              <w:jc w:val="center"/>
            </w:pPr>
          </w:p>
        </w:tc>
      </w:tr>
      <w:tr w:rsidR="00557F92" w:rsidRPr="00397209">
        <w:trPr>
          <w:trHeight w:val="966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57F92" w:rsidRPr="00397209" w:rsidRDefault="00557F92" w:rsidP="00F87F74">
            <w:pPr>
              <w:jc w:val="center"/>
            </w:pPr>
            <w:r w:rsidRPr="00397209">
              <w:t>2</w:t>
            </w:r>
          </w:p>
        </w:tc>
        <w:tc>
          <w:tcPr>
            <w:tcW w:w="223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57F92" w:rsidRPr="00397209" w:rsidRDefault="00557F92" w:rsidP="00F87F74">
            <w:pPr>
              <w:jc w:val="center"/>
            </w:pPr>
            <w:r w:rsidRPr="00397209">
              <w:t>Усолье-сибирск</w:t>
            </w:r>
            <w:r>
              <w:t>ое</w:t>
            </w:r>
            <w:r>
              <w:br/>
            </w:r>
          </w:p>
        </w:tc>
        <w:tc>
          <w:tcPr>
            <w:tcW w:w="22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57F92" w:rsidRPr="00397209" w:rsidRDefault="00557F92" w:rsidP="00F87F74">
            <w:pPr>
              <w:jc w:val="center"/>
            </w:pPr>
            <w:r w:rsidRPr="00397209">
              <w:t>Иркутск</w:t>
            </w:r>
            <w:r w:rsidRPr="00397209">
              <w:br/>
              <w:t>Иркутская обл</w:t>
            </w:r>
            <w:r>
              <w:t>.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92" w:rsidRPr="00397209" w:rsidRDefault="00557F92" w:rsidP="00F87F74">
            <w:pPr>
              <w:jc w:val="center"/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92" w:rsidRPr="00397209" w:rsidRDefault="00557F92" w:rsidP="00F87F74">
            <w:pPr>
              <w:jc w:val="center"/>
            </w:pP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92" w:rsidRPr="00397209" w:rsidRDefault="00557F92" w:rsidP="00F87F74">
            <w:pPr>
              <w:jc w:val="center"/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92" w:rsidRPr="00397209" w:rsidRDefault="00557F92" w:rsidP="00F87F74">
            <w:pPr>
              <w:jc w:val="center"/>
            </w:pPr>
          </w:p>
        </w:tc>
      </w:tr>
      <w:tr w:rsidR="00557F92" w:rsidRPr="00397209">
        <w:trPr>
          <w:trHeight w:val="86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57F92" w:rsidRPr="00397209" w:rsidRDefault="00557F92" w:rsidP="00F87F74">
            <w:pPr>
              <w:jc w:val="center"/>
            </w:pPr>
            <w:r w:rsidRPr="00397209">
              <w:t>3</w:t>
            </w:r>
          </w:p>
        </w:tc>
        <w:tc>
          <w:tcPr>
            <w:tcW w:w="223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57F92" w:rsidRPr="00397209" w:rsidRDefault="00557F92" w:rsidP="00F87F74">
            <w:pPr>
              <w:jc w:val="center"/>
            </w:pPr>
            <w:r>
              <w:t>Залари</w:t>
            </w:r>
            <w:r>
              <w:br/>
            </w:r>
          </w:p>
        </w:tc>
        <w:tc>
          <w:tcPr>
            <w:tcW w:w="22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57F92" w:rsidRPr="00397209" w:rsidRDefault="00557F92" w:rsidP="00F87F74">
            <w:pPr>
              <w:jc w:val="center"/>
            </w:pPr>
            <w:r w:rsidRPr="00397209">
              <w:t>Иркутская обл.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92" w:rsidRPr="00397209" w:rsidRDefault="00557F92" w:rsidP="00F87F74">
            <w:pPr>
              <w:jc w:val="center"/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92" w:rsidRPr="00397209" w:rsidRDefault="00557F92" w:rsidP="00F87F74">
            <w:pPr>
              <w:jc w:val="center"/>
            </w:pP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92" w:rsidRPr="00397209" w:rsidRDefault="00557F92" w:rsidP="00F87F74">
            <w:pPr>
              <w:jc w:val="center"/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92" w:rsidRPr="00397209" w:rsidRDefault="00557F92" w:rsidP="00F87F74">
            <w:pPr>
              <w:jc w:val="center"/>
            </w:pPr>
          </w:p>
        </w:tc>
      </w:tr>
      <w:tr w:rsidR="00557F92" w:rsidRPr="00397209">
        <w:trPr>
          <w:trHeight w:val="966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92" w:rsidRPr="00397209" w:rsidRDefault="00557F92" w:rsidP="00F87F74">
            <w:pPr>
              <w:jc w:val="center"/>
            </w:pPr>
            <w:r w:rsidRPr="00397209">
              <w:t>4</w:t>
            </w:r>
          </w:p>
        </w:tc>
        <w:tc>
          <w:tcPr>
            <w:tcW w:w="223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57F92" w:rsidRPr="00397209" w:rsidRDefault="00557F92" w:rsidP="00F87F74">
            <w:pPr>
              <w:jc w:val="center"/>
            </w:pPr>
            <w:r>
              <w:t>Вилючинск</w:t>
            </w:r>
          </w:p>
        </w:tc>
        <w:tc>
          <w:tcPr>
            <w:tcW w:w="22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57F92" w:rsidRPr="00397209" w:rsidRDefault="00557F92" w:rsidP="00F87F74">
            <w:pPr>
              <w:jc w:val="center"/>
            </w:pPr>
            <w:r w:rsidRPr="00397209">
              <w:t>Петропавловск-Камчатский</w:t>
            </w:r>
            <w:r w:rsidRPr="00397209">
              <w:br/>
              <w:t>Камчатский край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92" w:rsidRPr="00397209" w:rsidRDefault="00557F92" w:rsidP="00F87F74">
            <w:pPr>
              <w:jc w:val="center"/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92" w:rsidRPr="00397209" w:rsidRDefault="00557F92" w:rsidP="00F87F74">
            <w:pPr>
              <w:jc w:val="center"/>
            </w:pP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92" w:rsidRPr="00397209" w:rsidRDefault="00557F92" w:rsidP="00F87F74">
            <w:pPr>
              <w:jc w:val="center"/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92" w:rsidRPr="00397209" w:rsidRDefault="00557F92" w:rsidP="00F87F74">
            <w:pPr>
              <w:jc w:val="center"/>
            </w:pPr>
          </w:p>
        </w:tc>
      </w:tr>
      <w:tr w:rsidR="00557F92" w:rsidRPr="00397209">
        <w:trPr>
          <w:trHeight w:val="966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92" w:rsidRPr="00397209" w:rsidRDefault="00557F92" w:rsidP="00F87F74">
            <w:pPr>
              <w:jc w:val="center"/>
            </w:pPr>
            <w:r w:rsidRPr="00397209">
              <w:t>5</w:t>
            </w:r>
          </w:p>
        </w:tc>
        <w:tc>
          <w:tcPr>
            <w:tcW w:w="2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92" w:rsidRPr="00397209" w:rsidRDefault="00557F92" w:rsidP="00F87F74">
            <w:pPr>
              <w:jc w:val="center"/>
            </w:pPr>
            <w:r>
              <w:t xml:space="preserve">Фокино </w:t>
            </w:r>
          </w:p>
        </w:tc>
        <w:tc>
          <w:tcPr>
            <w:tcW w:w="22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57F92" w:rsidRPr="00397209" w:rsidRDefault="00557F92" w:rsidP="00F87F74">
            <w:pPr>
              <w:jc w:val="center"/>
            </w:pPr>
            <w:r w:rsidRPr="00397209">
              <w:t>Находка</w:t>
            </w:r>
            <w:r w:rsidRPr="00397209">
              <w:br/>
              <w:t>Приморский край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92" w:rsidRPr="00397209" w:rsidRDefault="00557F92" w:rsidP="00F87F74">
            <w:pPr>
              <w:jc w:val="center"/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92" w:rsidRPr="00397209" w:rsidRDefault="00557F92" w:rsidP="00F87F74">
            <w:pPr>
              <w:jc w:val="center"/>
            </w:pP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92" w:rsidRPr="00397209" w:rsidRDefault="00557F92" w:rsidP="00F87F74">
            <w:pPr>
              <w:jc w:val="center"/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92" w:rsidRPr="00397209" w:rsidRDefault="00557F92" w:rsidP="00F87F74">
            <w:pPr>
              <w:jc w:val="center"/>
            </w:pPr>
          </w:p>
        </w:tc>
      </w:tr>
      <w:tr w:rsidR="00557F92" w:rsidRPr="00397209">
        <w:trPr>
          <w:trHeight w:val="86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92" w:rsidRPr="00397209" w:rsidRDefault="00557F92" w:rsidP="00F87F74">
            <w:pPr>
              <w:jc w:val="center"/>
            </w:pPr>
            <w:r w:rsidRPr="00397209">
              <w:t>6</w:t>
            </w:r>
          </w:p>
        </w:tc>
        <w:tc>
          <w:tcPr>
            <w:tcW w:w="2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92" w:rsidRPr="00397209" w:rsidRDefault="00557F92" w:rsidP="00F87F74">
            <w:pPr>
              <w:jc w:val="center"/>
            </w:pPr>
            <w:r w:rsidRPr="00397209">
              <w:t>Новосибирск</w:t>
            </w:r>
          </w:p>
        </w:tc>
        <w:tc>
          <w:tcPr>
            <w:tcW w:w="22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92" w:rsidRPr="00397209" w:rsidRDefault="00557F92" w:rsidP="00F87F74">
            <w:pPr>
              <w:jc w:val="center"/>
            </w:pPr>
            <w:r w:rsidRPr="00397209">
              <w:t>Новосибирск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92" w:rsidRPr="00397209" w:rsidRDefault="00557F92" w:rsidP="00F87F74">
            <w:pPr>
              <w:jc w:val="center"/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92" w:rsidRPr="00397209" w:rsidRDefault="00557F92" w:rsidP="00F87F74">
            <w:pPr>
              <w:jc w:val="center"/>
            </w:pP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92" w:rsidRPr="00397209" w:rsidRDefault="00557F92" w:rsidP="00F87F74">
            <w:pPr>
              <w:jc w:val="center"/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92" w:rsidRPr="00397209" w:rsidRDefault="00557F92" w:rsidP="00F87F74">
            <w:pPr>
              <w:jc w:val="center"/>
            </w:pPr>
          </w:p>
        </w:tc>
      </w:tr>
      <w:tr w:rsidR="00557F92" w:rsidRPr="00397209">
        <w:trPr>
          <w:trHeight w:val="863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92" w:rsidRPr="00397209" w:rsidRDefault="00557F92" w:rsidP="00F87F74">
            <w:pPr>
              <w:jc w:val="center"/>
            </w:pPr>
            <w:r w:rsidRPr="00397209">
              <w:t>7</w:t>
            </w:r>
          </w:p>
        </w:tc>
        <w:tc>
          <w:tcPr>
            <w:tcW w:w="223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57F92" w:rsidRPr="00397209" w:rsidRDefault="00557F92" w:rsidP="00F87F74">
            <w:pPr>
              <w:jc w:val="center"/>
            </w:pPr>
            <w:r>
              <w:t>Пашино</w:t>
            </w:r>
            <w:r>
              <w:br/>
            </w:r>
          </w:p>
        </w:tc>
        <w:tc>
          <w:tcPr>
            <w:tcW w:w="22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92" w:rsidRPr="00397209" w:rsidRDefault="00557F92" w:rsidP="00F87F74">
            <w:pPr>
              <w:jc w:val="center"/>
            </w:pPr>
            <w:r w:rsidRPr="00397209">
              <w:t>Новосибирская обл.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92" w:rsidRPr="00397209" w:rsidRDefault="00557F92" w:rsidP="00F87F74">
            <w:pPr>
              <w:jc w:val="center"/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92" w:rsidRPr="00397209" w:rsidRDefault="00557F92" w:rsidP="00F87F74">
            <w:pPr>
              <w:jc w:val="center"/>
            </w:pP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92" w:rsidRPr="00397209" w:rsidRDefault="00557F92" w:rsidP="00F87F74">
            <w:pPr>
              <w:jc w:val="center"/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92" w:rsidRPr="00397209" w:rsidRDefault="00557F92" w:rsidP="00F87F74">
            <w:pPr>
              <w:jc w:val="center"/>
            </w:pPr>
          </w:p>
        </w:tc>
      </w:tr>
      <w:tr w:rsidR="00557F92" w:rsidRPr="00397209">
        <w:trPr>
          <w:trHeight w:val="966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92" w:rsidRPr="00397209" w:rsidRDefault="00557F92" w:rsidP="00F87F74">
            <w:pPr>
              <w:jc w:val="center"/>
            </w:pPr>
            <w:r w:rsidRPr="00397209">
              <w:t>8</w:t>
            </w:r>
          </w:p>
        </w:tc>
        <w:tc>
          <w:tcPr>
            <w:tcW w:w="2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92" w:rsidRPr="00397209" w:rsidRDefault="00557F92" w:rsidP="00F87F74">
            <w:pPr>
              <w:jc w:val="center"/>
            </w:pPr>
            <w:r>
              <w:t xml:space="preserve">ЗАТО Свободный </w:t>
            </w:r>
          </w:p>
        </w:tc>
        <w:tc>
          <w:tcPr>
            <w:tcW w:w="22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92" w:rsidRPr="00397209" w:rsidRDefault="00557F92" w:rsidP="00F87F74">
            <w:pPr>
              <w:jc w:val="center"/>
            </w:pPr>
            <w:r w:rsidRPr="00397209">
              <w:t>Нижний Тагил Свердловская обл.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92" w:rsidRPr="00397209" w:rsidRDefault="00557F92" w:rsidP="00F87F74">
            <w:pPr>
              <w:jc w:val="center"/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92" w:rsidRPr="00397209" w:rsidRDefault="00557F92" w:rsidP="00F87F74">
            <w:pPr>
              <w:jc w:val="center"/>
            </w:pP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92" w:rsidRPr="00397209" w:rsidRDefault="00557F92" w:rsidP="00F87F74">
            <w:pPr>
              <w:jc w:val="center"/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92" w:rsidRPr="00397209" w:rsidRDefault="00557F92" w:rsidP="00F87F74">
            <w:pPr>
              <w:jc w:val="center"/>
            </w:pPr>
          </w:p>
        </w:tc>
      </w:tr>
      <w:tr w:rsidR="00557F92" w:rsidRPr="00397209">
        <w:trPr>
          <w:trHeight w:val="86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92" w:rsidRPr="00397209" w:rsidRDefault="00557F92" w:rsidP="00F87F74">
            <w:pPr>
              <w:jc w:val="center"/>
            </w:pPr>
            <w:r w:rsidRPr="00397209">
              <w:t>9</w:t>
            </w:r>
          </w:p>
        </w:tc>
        <w:tc>
          <w:tcPr>
            <w:tcW w:w="2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92" w:rsidRPr="00397209" w:rsidRDefault="00557F92" w:rsidP="00F87F74">
            <w:pPr>
              <w:jc w:val="center"/>
            </w:pPr>
            <w:r w:rsidRPr="00397209">
              <w:t>ЗАТО Солнечный</w:t>
            </w:r>
          </w:p>
        </w:tc>
        <w:tc>
          <w:tcPr>
            <w:tcW w:w="22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92" w:rsidRPr="00397209" w:rsidRDefault="00557F92" w:rsidP="00F87F74">
            <w:pPr>
              <w:jc w:val="center"/>
            </w:pPr>
            <w:r w:rsidRPr="00397209">
              <w:t>Йошкар-Ола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92" w:rsidRPr="00397209" w:rsidRDefault="00557F92" w:rsidP="00F87F74">
            <w:pPr>
              <w:jc w:val="center"/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92" w:rsidRPr="00397209" w:rsidRDefault="00557F92" w:rsidP="00F87F74">
            <w:pPr>
              <w:jc w:val="center"/>
            </w:pP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92" w:rsidRPr="00397209" w:rsidRDefault="00557F92" w:rsidP="00F87F74">
            <w:pPr>
              <w:jc w:val="center"/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92" w:rsidRPr="00397209" w:rsidRDefault="00557F92" w:rsidP="00F87F74">
            <w:pPr>
              <w:jc w:val="center"/>
            </w:pPr>
          </w:p>
        </w:tc>
      </w:tr>
      <w:tr w:rsidR="00557F92" w:rsidRPr="00397209">
        <w:trPr>
          <w:trHeight w:val="966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92" w:rsidRPr="00397209" w:rsidRDefault="00557F92" w:rsidP="00F87F74">
            <w:pPr>
              <w:jc w:val="center"/>
            </w:pPr>
            <w:r w:rsidRPr="00397209">
              <w:t>10</w:t>
            </w:r>
          </w:p>
        </w:tc>
        <w:tc>
          <w:tcPr>
            <w:tcW w:w="2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92" w:rsidRPr="00397209" w:rsidRDefault="00557F92" w:rsidP="00F87F74">
            <w:pPr>
              <w:jc w:val="center"/>
            </w:pPr>
            <w:r>
              <w:t xml:space="preserve">Железногорск </w:t>
            </w:r>
          </w:p>
        </w:tc>
        <w:tc>
          <w:tcPr>
            <w:tcW w:w="22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92" w:rsidRPr="00397209" w:rsidRDefault="00557F92" w:rsidP="00F87F74">
            <w:pPr>
              <w:jc w:val="center"/>
            </w:pPr>
            <w:r w:rsidRPr="00397209">
              <w:t>Красноярск</w:t>
            </w:r>
            <w:r w:rsidRPr="00397209">
              <w:br/>
              <w:t>Красноярский край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92" w:rsidRPr="00397209" w:rsidRDefault="00557F92" w:rsidP="00F87F74">
            <w:pPr>
              <w:jc w:val="center"/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92" w:rsidRPr="00397209" w:rsidRDefault="00557F92" w:rsidP="00F87F74">
            <w:pPr>
              <w:jc w:val="center"/>
            </w:pP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92" w:rsidRPr="00397209" w:rsidRDefault="00557F92" w:rsidP="00F87F74">
            <w:pPr>
              <w:jc w:val="center"/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92" w:rsidRPr="00397209" w:rsidRDefault="00557F92" w:rsidP="00F87F74">
            <w:pPr>
              <w:jc w:val="center"/>
            </w:pPr>
          </w:p>
        </w:tc>
      </w:tr>
      <w:tr w:rsidR="00557F92" w:rsidRPr="00397209">
        <w:trPr>
          <w:trHeight w:val="89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92" w:rsidRPr="00397209" w:rsidRDefault="00557F92" w:rsidP="00F87F74">
            <w:pPr>
              <w:jc w:val="center"/>
            </w:pPr>
            <w:r w:rsidRPr="00397209">
              <w:t>11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92" w:rsidRPr="00397209" w:rsidRDefault="00557F92" w:rsidP="00F87F74">
            <w:pPr>
              <w:jc w:val="center"/>
            </w:pPr>
            <w:r w:rsidRPr="00397209">
              <w:t xml:space="preserve">ЗАТО </w:t>
            </w:r>
            <w:r>
              <w:t xml:space="preserve">Сибирский </w:t>
            </w: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92" w:rsidRPr="00397209" w:rsidRDefault="00557F92" w:rsidP="00F87F74">
            <w:pPr>
              <w:jc w:val="center"/>
            </w:pPr>
            <w:r w:rsidRPr="00397209">
              <w:t>Барнаул</w:t>
            </w:r>
            <w:r w:rsidRPr="00397209">
              <w:br/>
              <w:t>Алтайский край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92" w:rsidRPr="00397209" w:rsidRDefault="00557F92" w:rsidP="00F87F74">
            <w:pPr>
              <w:jc w:val="center"/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92" w:rsidRPr="00397209" w:rsidRDefault="00557F92" w:rsidP="00F87F74">
            <w:pPr>
              <w:jc w:val="center"/>
            </w:pP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92" w:rsidRPr="00397209" w:rsidRDefault="00557F92" w:rsidP="00F87F74">
            <w:pPr>
              <w:jc w:val="center"/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92" w:rsidRPr="00397209" w:rsidRDefault="00557F92" w:rsidP="00F87F74">
            <w:pPr>
              <w:jc w:val="center"/>
            </w:pPr>
          </w:p>
        </w:tc>
      </w:tr>
      <w:tr w:rsidR="00557F92" w:rsidRPr="00397209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7F92" w:rsidRPr="00397209" w:rsidRDefault="00557F92" w:rsidP="00F87F74">
            <w:pPr>
              <w:jc w:val="center"/>
            </w:pPr>
            <w:r w:rsidRPr="00397209">
              <w:t>12</w:t>
            </w:r>
          </w:p>
        </w:tc>
        <w:tc>
          <w:tcPr>
            <w:tcW w:w="22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7F92" w:rsidRPr="00397209" w:rsidRDefault="00557F92" w:rsidP="00F87F74">
            <w:pPr>
              <w:jc w:val="center"/>
            </w:pPr>
            <w:r>
              <w:t>Дровяная</w:t>
            </w:r>
          </w:p>
        </w:tc>
        <w:tc>
          <w:tcPr>
            <w:tcW w:w="22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7F92" w:rsidRPr="00397209" w:rsidRDefault="00557F92" w:rsidP="00F87F74">
            <w:pPr>
              <w:jc w:val="center"/>
            </w:pPr>
            <w:r w:rsidRPr="00397209">
              <w:t>Чита Хабаровский край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7F92" w:rsidRPr="00397209" w:rsidRDefault="00557F92" w:rsidP="00F87F74">
            <w:pPr>
              <w:jc w:val="center"/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7F92" w:rsidRPr="00397209" w:rsidRDefault="00557F92" w:rsidP="00F87F74">
            <w:pPr>
              <w:jc w:val="center"/>
            </w:pP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7F92" w:rsidRPr="00397209" w:rsidRDefault="00557F92" w:rsidP="00F87F74">
            <w:pPr>
              <w:jc w:val="center"/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7F92" w:rsidRPr="00397209" w:rsidRDefault="00557F92" w:rsidP="00F87F74">
            <w:pPr>
              <w:jc w:val="center"/>
            </w:pPr>
          </w:p>
        </w:tc>
      </w:tr>
      <w:tr w:rsidR="00557F92" w:rsidRPr="00397209">
        <w:trPr>
          <w:trHeight w:val="426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92" w:rsidRPr="00397209" w:rsidRDefault="00557F92" w:rsidP="00F87F74">
            <w:pPr>
              <w:jc w:val="center"/>
            </w:pPr>
          </w:p>
        </w:tc>
        <w:tc>
          <w:tcPr>
            <w:tcW w:w="22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92" w:rsidRPr="00397209" w:rsidRDefault="00557F92" w:rsidP="00F87F74">
            <w:pPr>
              <w:jc w:val="center"/>
            </w:pPr>
          </w:p>
        </w:tc>
        <w:tc>
          <w:tcPr>
            <w:tcW w:w="228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57F92" w:rsidRPr="00397209" w:rsidRDefault="00557F92" w:rsidP="00F87F74">
            <w:pPr>
              <w:jc w:val="center"/>
            </w:pPr>
          </w:p>
        </w:tc>
        <w:tc>
          <w:tcPr>
            <w:tcW w:w="12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57F92" w:rsidRPr="00397209" w:rsidRDefault="00557F92" w:rsidP="00F87F74">
            <w:pPr>
              <w:jc w:val="center"/>
            </w:pPr>
          </w:p>
        </w:tc>
        <w:tc>
          <w:tcPr>
            <w:tcW w:w="156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57F92" w:rsidRPr="00397209" w:rsidRDefault="00557F92" w:rsidP="00F87F74">
            <w:pPr>
              <w:jc w:val="center"/>
            </w:pPr>
          </w:p>
        </w:tc>
        <w:tc>
          <w:tcPr>
            <w:tcW w:w="175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57F92" w:rsidRPr="00397209" w:rsidRDefault="00557F92" w:rsidP="00F87F74">
            <w:pPr>
              <w:jc w:val="center"/>
            </w:pP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57F92" w:rsidRPr="00397209" w:rsidRDefault="00557F92" w:rsidP="00F87F74">
            <w:pPr>
              <w:jc w:val="center"/>
            </w:pPr>
          </w:p>
        </w:tc>
      </w:tr>
      <w:tr w:rsidR="00557F92" w:rsidRPr="00397209">
        <w:trPr>
          <w:trHeight w:val="60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F92" w:rsidRPr="00397209" w:rsidRDefault="00557F92" w:rsidP="00F87F74">
            <w:pPr>
              <w:jc w:val="center"/>
            </w:pPr>
            <w:r>
              <w:t>13</w:t>
            </w:r>
          </w:p>
        </w:tc>
        <w:tc>
          <w:tcPr>
            <w:tcW w:w="2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F92" w:rsidRPr="00397209" w:rsidRDefault="00557F92" w:rsidP="00F87F74">
            <w:pPr>
              <w:jc w:val="center"/>
            </w:pPr>
            <w:r>
              <w:t>Петропавловск-Камчатский</w:t>
            </w:r>
          </w:p>
        </w:tc>
        <w:tc>
          <w:tcPr>
            <w:tcW w:w="22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57F92" w:rsidRPr="00397209" w:rsidRDefault="00557F92" w:rsidP="00F87F74">
            <w:pPr>
              <w:jc w:val="center"/>
            </w:pPr>
            <w:r>
              <w:t>Камчатский край</w:t>
            </w:r>
          </w:p>
        </w:tc>
        <w:tc>
          <w:tcPr>
            <w:tcW w:w="12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57F92" w:rsidRDefault="00557F92" w:rsidP="00F87F74">
            <w:pPr>
              <w:jc w:val="center"/>
            </w:pPr>
          </w:p>
        </w:tc>
        <w:tc>
          <w:tcPr>
            <w:tcW w:w="156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57F92" w:rsidRDefault="00557F92" w:rsidP="00F87F74">
            <w:pPr>
              <w:jc w:val="center"/>
            </w:pPr>
          </w:p>
        </w:tc>
        <w:tc>
          <w:tcPr>
            <w:tcW w:w="175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57F92" w:rsidRDefault="00557F92" w:rsidP="00F87F74">
            <w:pPr>
              <w:jc w:val="center"/>
            </w:pP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57F92" w:rsidRDefault="00557F92" w:rsidP="00F87F74">
            <w:pPr>
              <w:jc w:val="center"/>
            </w:pPr>
          </w:p>
        </w:tc>
      </w:tr>
      <w:tr w:rsidR="00557F92" w:rsidRPr="00397209">
        <w:trPr>
          <w:trHeight w:val="426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F92" w:rsidRPr="00397209" w:rsidRDefault="00557F92" w:rsidP="00F87F74">
            <w:pPr>
              <w:jc w:val="center"/>
            </w:pPr>
            <w:r>
              <w:t>14</w:t>
            </w:r>
          </w:p>
        </w:tc>
        <w:tc>
          <w:tcPr>
            <w:tcW w:w="2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F92" w:rsidRPr="00397209" w:rsidRDefault="00557F92" w:rsidP="00F87F74">
            <w:pPr>
              <w:jc w:val="center"/>
            </w:pPr>
            <w:r>
              <w:t>Хабаровск</w:t>
            </w:r>
          </w:p>
        </w:tc>
        <w:tc>
          <w:tcPr>
            <w:tcW w:w="22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57F92" w:rsidRPr="00397209" w:rsidRDefault="00557F92" w:rsidP="00F87F74">
            <w:pPr>
              <w:jc w:val="center"/>
            </w:pPr>
            <w:r>
              <w:t>Хабаровск</w:t>
            </w:r>
          </w:p>
        </w:tc>
        <w:tc>
          <w:tcPr>
            <w:tcW w:w="12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57F92" w:rsidRDefault="00557F92" w:rsidP="00F87F74">
            <w:pPr>
              <w:jc w:val="center"/>
            </w:pPr>
          </w:p>
        </w:tc>
        <w:tc>
          <w:tcPr>
            <w:tcW w:w="156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57F92" w:rsidRDefault="00557F92" w:rsidP="00F87F74">
            <w:pPr>
              <w:jc w:val="center"/>
            </w:pPr>
          </w:p>
        </w:tc>
        <w:tc>
          <w:tcPr>
            <w:tcW w:w="175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57F92" w:rsidRDefault="00557F92" w:rsidP="00F87F74">
            <w:pPr>
              <w:jc w:val="center"/>
            </w:pP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57F92" w:rsidRDefault="00557F92" w:rsidP="00F87F74">
            <w:pPr>
              <w:jc w:val="center"/>
            </w:pPr>
          </w:p>
        </w:tc>
      </w:tr>
      <w:tr w:rsidR="00557F92" w:rsidRPr="00397209">
        <w:trPr>
          <w:trHeight w:val="74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92" w:rsidRPr="00397209" w:rsidRDefault="00557F92" w:rsidP="00F87F74">
            <w:pPr>
              <w:jc w:val="center"/>
            </w:pPr>
            <w:r>
              <w:t>15</w:t>
            </w:r>
          </w:p>
        </w:tc>
        <w:tc>
          <w:tcPr>
            <w:tcW w:w="2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92" w:rsidRPr="00397209" w:rsidRDefault="00557F92" w:rsidP="00F87F74">
            <w:pPr>
              <w:jc w:val="center"/>
            </w:pPr>
            <w:r>
              <w:t>Корфовский</w:t>
            </w:r>
            <w:r w:rsidRPr="00397209">
              <w:t xml:space="preserve"> </w:t>
            </w:r>
          </w:p>
        </w:tc>
        <w:tc>
          <w:tcPr>
            <w:tcW w:w="22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92" w:rsidRPr="00397209" w:rsidRDefault="00557F92" w:rsidP="00F87F74">
            <w:pPr>
              <w:jc w:val="center"/>
            </w:pPr>
            <w:r w:rsidRPr="00397209">
              <w:t xml:space="preserve"> Хабаровский край</w:t>
            </w:r>
          </w:p>
        </w:tc>
        <w:tc>
          <w:tcPr>
            <w:tcW w:w="1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92" w:rsidRPr="00397209" w:rsidRDefault="00557F92" w:rsidP="00F87F74">
            <w:pPr>
              <w:jc w:val="center"/>
            </w:pPr>
          </w:p>
        </w:tc>
        <w:tc>
          <w:tcPr>
            <w:tcW w:w="1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92" w:rsidRPr="00397209" w:rsidRDefault="00557F92" w:rsidP="00F87F74">
            <w:pPr>
              <w:jc w:val="center"/>
            </w:pPr>
          </w:p>
        </w:tc>
        <w:tc>
          <w:tcPr>
            <w:tcW w:w="1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92" w:rsidRPr="00397209" w:rsidRDefault="00557F92" w:rsidP="00F87F74">
            <w:pPr>
              <w:jc w:val="center"/>
            </w:pP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92" w:rsidRPr="00397209" w:rsidRDefault="00557F92" w:rsidP="00F87F74">
            <w:pPr>
              <w:jc w:val="center"/>
            </w:pPr>
          </w:p>
        </w:tc>
      </w:tr>
    </w:tbl>
    <w:p w:rsidR="00557F92" w:rsidRDefault="00557F92" w:rsidP="005A7C74">
      <w:pPr>
        <w:pStyle w:val="NormalWeb"/>
        <w:shd w:val="clear" w:color="auto" w:fill="FFFFFF"/>
        <w:spacing w:line="277" w:lineRule="atLeast"/>
        <w:jc w:val="center"/>
        <w:rPr>
          <w:spacing w:val="2"/>
          <w:position w:val="2"/>
          <w:sz w:val="28"/>
          <w:szCs w:val="28"/>
        </w:rPr>
        <w:sectPr w:rsidR="00557F92" w:rsidSect="00E75069">
          <w:pgSz w:w="16838" w:h="11906" w:orient="landscape"/>
          <w:pgMar w:top="1418" w:right="851" w:bottom="284" w:left="1134" w:header="709" w:footer="709" w:gutter="0"/>
          <w:cols w:space="708"/>
          <w:docGrid w:linePitch="360"/>
        </w:sectPr>
      </w:pPr>
    </w:p>
    <w:p w:rsidR="00557F92" w:rsidRDefault="00557F92" w:rsidP="005A7C74">
      <w:pPr>
        <w:pStyle w:val="NormalWeb"/>
        <w:shd w:val="clear" w:color="auto" w:fill="FFFFFF"/>
        <w:spacing w:line="277" w:lineRule="atLeast"/>
        <w:jc w:val="center"/>
        <w:rPr>
          <w:spacing w:val="2"/>
          <w:position w:val="2"/>
          <w:sz w:val="28"/>
          <w:szCs w:val="28"/>
        </w:rPr>
      </w:pPr>
    </w:p>
    <w:p w:rsidR="00557F92" w:rsidRPr="00397209" w:rsidRDefault="00557F92" w:rsidP="005A7C74">
      <w:pPr>
        <w:pStyle w:val="NormalWeb"/>
        <w:shd w:val="clear" w:color="auto" w:fill="FFFFFF"/>
        <w:spacing w:line="277" w:lineRule="atLeast"/>
        <w:jc w:val="center"/>
        <w:rPr>
          <w:spacing w:val="2"/>
          <w:position w:val="2"/>
          <w:sz w:val="28"/>
          <w:szCs w:val="28"/>
        </w:rPr>
      </w:pPr>
      <w:r>
        <w:rPr>
          <w:spacing w:val="2"/>
          <w:position w:val="2"/>
          <w:sz w:val="28"/>
          <w:szCs w:val="28"/>
        </w:rPr>
        <w:t>Тарифы на перевозку</w:t>
      </w:r>
      <w:r w:rsidRPr="00397209">
        <w:rPr>
          <w:spacing w:val="2"/>
          <w:position w:val="2"/>
          <w:sz w:val="28"/>
          <w:szCs w:val="28"/>
        </w:rPr>
        <w:t xml:space="preserve"> негабаритного груза (не более Н-3,5м.) автомобильным низкорамным транспортом из г. Тула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651"/>
        <w:gridCol w:w="4786"/>
        <w:gridCol w:w="3736"/>
      </w:tblGrid>
      <w:tr w:rsidR="00557F92" w:rsidRPr="00397209">
        <w:trPr>
          <w:trHeight w:val="20"/>
        </w:trPr>
        <w:tc>
          <w:tcPr>
            <w:tcW w:w="1651" w:type="dxa"/>
          </w:tcPr>
          <w:p w:rsidR="00557F92" w:rsidRPr="00397209" w:rsidRDefault="00557F92" w:rsidP="00F87F74">
            <w:pPr>
              <w:pStyle w:val="NormalWeb"/>
              <w:spacing w:line="277" w:lineRule="atLeast"/>
              <w:jc w:val="center"/>
              <w:rPr>
                <w:spacing w:val="2"/>
                <w:position w:val="2"/>
                <w:sz w:val="28"/>
                <w:szCs w:val="28"/>
              </w:rPr>
            </w:pPr>
            <w:r>
              <w:rPr>
                <w:spacing w:val="2"/>
                <w:position w:val="2"/>
                <w:sz w:val="28"/>
                <w:szCs w:val="28"/>
              </w:rPr>
              <w:t xml:space="preserve">№ </w:t>
            </w:r>
            <w:r w:rsidRPr="00397209">
              <w:rPr>
                <w:spacing w:val="2"/>
                <w:position w:val="2"/>
                <w:sz w:val="28"/>
                <w:szCs w:val="28"/>
              </w:rPr>
              <w:t>п/п</w:t>
            </w:r>
          </w:p>
        </w:tc>
        <w:tc>
          <w:tcPr>
            <w:tcW w:w="4786" w:type="dxa"/>
          </w:tcPr>
          <w:p w:rsidR="00557F92" w:rsidRPr="00397209" w:rsidRDefault="00557F92" w:rsidP="00F87F74">
            <w:pPr>
              <w:pStyle w:val="NormalWeb"/>
              <w:spacing w:line="277" w:lineRule="atLeast"/>
              <w:jc w:val="center"/>
              <w:rPr>
                <w:spacing w:val="2"/>
                <w:position w:val="2"/>
                <w:sz w:val="28"/>
                <w:szCs w:val="28"/>
              </w:rPr>
            </w:pPr>
            <w:r w:rsidRPr="00397209">
              <w:rPr>
                <w:spacing w:val="2"/>
                <w:position w:val="2"/>
                <w:sz w:val="28"/>
                <w:szCs w:val="28"/>
              </w:rPr>
              <w:t>Направление</w:t>
            </w:r>
          </w:p>
        </w:tc>
        <w:tc>
          <w:tcPr>
            <w:tcW w:w="3736" w:type="dxa"/>
          </w:tcPr>
          <w:p w:rsidR="00557F92" w:rsidRPr="00397209" w:rsidRDefault="00557F92" w:rsidP="00354D0B">
            <w:pPr>
              <w:pStyle w:val="NormalWeb"/>
              <w:spacing w:line="277" w:lineRule="atLeast"/>
              <w:jc w:val="center"/>
              <w:rPr>
                <w:spacing w:val="2"/>
                <w:position w:val="2"/>
                <w:sz w:val="28"/>
                <w:szCs w:val="28"/>
              </w:rPr>
            </w:pPr>
            <w:r>
              <w:rPr>
                <w:spacing w:val="2"/>
                <w:position w:val="2"/>
                <w:sz w:val="28"/>
                <w:szCs w:val="28"/>
              </w:rPr>
              <w:t xml:space="preserve">Стоимость, </w:t>
            </w:r>
            <w:r>
              <w:t>с учетом НДС18%/без НДС, (руб.)</w:t>
            </w:r>
          </w:p>
        </w:tc>
      </w:tr>
      <w:tr w:rsidR="00557F92" w:rsidRPr="00397209">
        <w:trPr>
          <w:trHeight w:val="20"/>
        </w:trPr>
        <w:tc>
          <w:tcPr>
            <w:tcW w:w="1651" w:type="dxa"/>
          </w:tcPr>
          <w:p w:rsidR="00557F92" w:rsidRPr="00397209" w:rsidRDefault="00557F92" w:rsidP="00F87F74">
            <w:pPr>
              <w:pStyle w:val="NormalWeb"/>
              <w:spacing w:line="277" w:lineRule="atLeast"/>
              <w:jc w:val="center"/>
              <w:rPr>
                <w:spacing w:val="2"/>
                <w:position w:val="2"/>
                <w:sz w:val="28"/>
                <w:szCs w:val="28"/>
              </w:rPr>
            </w:pPr>
            <w:r w:rsidRPr="00397209">
              <w:rPr>
                <w:spacing w:val="2"/>
                <w:position w:val="2"/>
                <w:sz w:val="28"/>
                <w:szCs w:val="28"/>
              </w:rPr>
              <w:t>1</w:t>
            </w:r>
          </w:p>
        </w:tc>
        <w:tc>
          <w:tcPr>
            <w:tcW w:w="4786" w:type="dxa"/>
          </w:tcPr>
          <w:p w:rsidR="00557F92" w:rsidRPr="00397209" w:rsidRDefault="00557F92" w:rsidP="00F87F74">
            <w:pPr>
              <w:pStyle w:val="NormalWeb"/>
              <w:spacing w:line="277" w:lineRule="atLeast"/>
              <w:jc w:val="center"/>
              <w:rPr>
                <w:spacing w:val="2"/>
                <w:position w:val="2"/>
                <w:sz w:val="28"/>
                <w:szCs w:val="28"/>
              </w:rPr>
            </w:pPr>
            <w:r w:rsidRPr="00397209">
              <w:rPr>
                <w:spacing w:val="2"/>
                <w:position w:val="2"/>
                <w:sz w:val="28"/>
                <w:szCs w:val="28"/>
              </w:rPr>
              <w:t>Североморск</w:t>
            </w:r>
          </w:p>
        </w:tc>
        <w:tc>
          <w:tcPr>
            <w:tcW w:w="3736" w:type="dxa"/>
          </w:tcPr>
          <w:p w:rsidR="00557F92" w:rsidRPr="00397209" w:rsidRDefault="00557F92" w:rsidP="00F87F74">
            <w:pPr>
              <w:pStyle w:val="NormalWeb"/>
              <w:spacing w:line="277" w:lineRule="atLeast"/>
              <w:jc w:val="center"/>
              <w:rPr>
                <w:spacing w:val="2"/>
                <w:position w:val="2"/>
                <w:sz w:val="28"/>
                <w:szCs w:val="28"/>
              </w:rPr>
            </w:pPr>
          </w:p>
        </w:tc>
      </w:tr>
      <w:tr w:rsidR="00557F92" w:rsidRPr="00397209">
        <w:trPr>
          <w:trHeight w:val="20"/>
        </w:trPr>
        <w:tc>
          <w:tcPr>
            <w:tcW w:w="1651" w:type="dxa"/>
          </w:tcPr>
          <w:p w:rsidR="00557F92" w:rsidRPr="00397209" w:rsidRDefault="00557F92" w:rsidP="00F87F74">
            <w:pPr>
              <w:pStyle w:val="NormalWeb"/>
              <w:spacing w:line="277" w:lineRule="atLeast"/>
              <w:jc w:val="center"/>
              <w:rPr>
                <w:spacing w:val="2"/>
                <w:position w:val="2"/>
                <w:sz w:val="28"/>
                <w:szCs w:val="28"/>
              </w:rPr>
            </w:pPr>
            <w:r w:rsidRPr="00397209">
              <w:rPr>
                <w:spacing w:val="2"/>
                <w:position w:val="2"/>
                <w:sz w:val="28"/>
                <w:szCs w:val="28"/>
              </w:rPr>
              <w:t>2</w:t>
            </w:r>
          </w:p>
        </w:tc>
        <w:tc>
          <w:tcPr>
            <w:tcW w:w="4786" w:type="dxa"/>
          </w:tcPr>
          <w:p w:rsidR="00557F92" w:rsidRPr="00397209" w:rsidRDefault="00557F92" w:rsidP="00F87F74">
            <w:pPr>
              <w:pStyle w:val="NormalWeb"/>
              <w:spacing w:line="277" w:lineRule="atLeast"/>
              <w:jc w:val="center"/>
              <w:rPr>
                <w:spacing w:val="2"/>
                <w:position w:val="2"/>
                <w:sz w:val="28"/>
                <w:szCs w:val="28"/>
              </w:rPr>
            </w:pPr>
            <w:r w:rsidRPr="00397209">
              <w:rPr>
                <w:spacing w:val="2"/>
                <w:position w:val="2"/>
                <w:sz w:val="28"/>
                <w:szCs w:val="28"/>
              </w:rPr>
              <w:t>Фокино</w:t>
            </w:r>
          </w:p>
        </w:tc>
        <w:tc>
          <w:tcPr>
            <w:tcW w:w="3736" w:type="dxa"/>
          </w:tcPr>
          <w:p w:rsidR="00557F92" w:rsidRPr="00397209" w:rsidRDefault="00557F92" w:rsidP="00F87F74">
            <w:pPr>
              <w:pStyle w:val="NormalWeb"/>
              <w:spacing w:line="277" w:lineRule="atLeast"/>
              <w:jc w:val="center"/>
              <w:rPr>
                <w:spacing w:val="2"/>
                <w:position w:val="2"/>
                <w:sz w:val="28"/>
                <w:szCs w:val="28"/>
              </w:rPr>
            </w:pPr>
          </w:p>
        </w:tc>
      </w:tr>
      <w:tr w:rsidR="00557F92" w:rsidRPr="00397209">
        <w:trPr>
          <w:trHeight w:val="20"/>
        </w:trPr>
        <w:tc>
          <w:tcPr>
            <w:tcW w:w="1651" w:type="dxa"/>
          </w:tcPr>
          <w:p w:rsidR="00557F92" w:rsidRPr="00397209" w:rsidRDefault="00557F92" w:rsidP="00F87F74">
            <w:pPr>
              <w:pStyle w:val="NormalWeb"/>
              <w:spacing w:line="277" w:lineRule="atLeast"/>
              <w:jc w:val="center"/>
              <w:rPr>
                <w:spacing w:val="2"/>
                <w:position w:val="2"/>
                <w:sz w:val="28"/>
                <w:szCs w:val="28"/>
              </w:rPr>
            </w:pPr>
            <w:r w:rsidRPr="00397209">
              <w:rPr>
                <w:spacing w:val="2"/>
                <w:position w:val="2"/>
                <w:sz w:val="28"/>
                <w:szCs w:val="28"/>
              </w:rPr>
              <w:t>3</w:t>
            </w:r>
          </w:p>
        </w:tc>
        <w:tc>
          <w:tcPr>
            <w:tcW w:w="4786" w:type="dxa"/>
          </w:tcPr>
          <w:p w:rsidR="00557F92" w:rsidRPr="00397209" w:rsidRDefault="00557F92" w:rsidP="00F87F74">
            <w:pPr>
              <w:pStyle w:val="NormalWeb"/>
              <w:spacing w:line="277" w:lineRule="atLeast"/>
              <w:jc w:val="center"/>
              <w:rPr>
                <w:spacing w:val="2"/>
                <w:position w:val="2"/>
                <w:sz w:val="28"/>
                <w:szCs w:val="28"/>
              </w:rPr>
            </w:pPr>
            <w:r w:rsidRPr="00397209">
              <w:rPr>
                <w:spacing w:val="2"/>
                <w:position w:val="2"/>
                <w:sz w:val="28"/>
                <w:szCs w:val="28"/>
              </w:rPr>
              <w:t>Дровянная</w:t>
            </w:r>
          </w:p>
        </w:tc>
        <w:tc>
          <w:tcPr>
            <w:tcW w:w="3736" w:type="dxa"/>
          </w:tcPr>
          <w:p w:rsidR="00557F92" w:rsidRPr="00397209" w:rsidRDefault="00557F92" w:rsidP="00F87F74">
            <w:pPr>
              <w:pStyle w:val="NormalWeb"/>
              <w:spacing w:line="277" w:lineRule="atLeast"/>
              <w:jc w:val="center"/>
              <w:rPr>
                <w:spacing w:val="2"/>
                <w:position w:val="2"/>
                <w:sz w:val="28"/>
                <w:szCs w:val="28"/>
              </w:rPr>
            </w:pPr>
          </w:p>
        </w:tc>
      </w:tr>
      <w:tr w:rsidR="00557F92" w:rsidRPr="00397209">
        <w:trPr>
          <w:trHeight w:val="20"/>
        </w:trPr>
        <w:tc>
          <w:tcPr>
            <w:tcW w:w="1651" w:type="dxa"/>
          </w:tcPr>
          <w:p w:rsidR="00557F92" w:rsidRPr="00397209" w:rsidRDefault="00557F92" w:rsidP="00F87F74">
            <w:pPr>
              <w:pStyle w:val="NormalWeb"/>
              <w:spacing w:line="277" w:lineRule="atLeast"/>
              <w:jc w:val="center"/>
              <w:rPr>
                <w:spacing w:val="2"/>
                <w:position w:val="2"/>
                <w:sz w:val="28"/>
                <w:szCs w:val="28"/>
              </w:rPr>
            </w:pPr>
            <w:r w:rsidRPr="00397209">
              <w:rPr>
                <w:spacing w:val="2"/>
                <w:position w:val="2"/>
                <w:sz w:val="28"/>
                <w:szCs w:val="28"/>
              </w:rPr>
              <w:t>4</w:t>
            </w:r>
          </w:p>
        </w:tc>
        <w:tc>
          <w:tcPr>
            <w:tcW w:w="4786" w:type="dxa"/>
          </w:tcPr>
          <w:p w:rsidR="00557F92" w:rsidRPr="00397209" w:rsidRDefault="00557F92" w:rsidP="00F87F74">
            <w:pPr>
              <w:pStyle w:val="NormalWeb"/>
              <w:spacing w:line="277" w:lineRule="atLeast"/>
              <w:jc w:val="center"/>
              <w:rPr>
                <w:spacing w:val="2"/>
                <w:position w:val="2"/>
                <w:sz w:val="28"/>
                <w:szCs w:val="28"/>
              </w:rPr>
            </w:pPr>
            <w:r w:rsidRPr="00397209">
              <w:rPr>
                <w:spacing w:val="2"/>
                <w:position w:val="2"/>
                <w:sz w:val="28"/>
                <w:szCs w:val="28"/>
              </w:rPr>
              <w:t>Серышево</w:t>
            </w:r>
          </w:p>
        </w:tc>
        <w:tc>
          <w:tcPr>
            <w:tcW w:w="3736" w:type="dxa"/>
          </w:tcPr>
          <w:p w:rsidR="00557F92" w:rsidRPr="00397209" w:rsidRDefault="00557F92" w:rsidP="00F87F74">
            <w:pPr>
              <w:pStyle w:val="NormalWeb"/>
              <w:spacing w:line="277" w:lineRule="atLeast"/>
              <w:jc w:val="center"/>
              <w:rPr>
                <w:spacing w:val="2"/>
                <w:position w:val="2"/>
                <w:sz w:val="28"/>
                <w:szCs w:val="28"/>
              </w:rPr>
            </w:pPr>
          </w:p>
        </w:tc>
      </w:tr>
      <w:tr w:rsidR="00557F92" w:rsidRPr="00397209">
        <w:trPr>
          <w:trHeight w:val="20"/>
        </w:trPr>
        <w:tc>
          <w:tcPr>
            <w:tcW w:w="1651" w:type="dxa"/>
          </w:tcPr>
          <w:p w:rsidR="00557F92" w:rsidRPr="00397209" w:rsidRDefault="00557F92" w:rsidP="00F87F74">
            <w:pPr>
              <w:pStyle w:val="NormalWeb"/>
              <w:spacing w:line="277" w:lineRule="atLeast"/>
              <w:jc w:val="center"/>
              <w:rPr>
                <w:spacing w:val="2"/>
                <w:position w:val="2"/>
                <w:sz w:val="28"/>
                <w:szCs w:val="28"/>
              </w:rPr>
            </w:pPr>
            <w:r w:rsidRPr="00397209">
              <w:rPr>
                <w:spacing w:val="2"/>
                <w:position w:val="2"/>
                <w:sz w:val="28"/>
                <w:szCs w:val="28"/>
              </w:rPr>
              <w:t>5</w:t>
            </w:r>
          </w:p>
        </w:tc>
        <w:tc>
          <w:tcPr>
            <w:tcW w:w="4786" w:type="dxa"/>
          </w:tcPr>
          <w:p w:rsidR="00557F92" w:rsidRPr="00397209" w:rsidRDefault="00557F92" w:rsidP="00F87F74">
            <w:pPr>
              <w:pStyle w:val="NormalWeb"/>
              <w:spacing w:line="277" w:lineRule="atLeast"/>
              <w:jc w:val="center"/>
              <w:rPr>
                <w:spacing w:val="2"/>
                <w:position w:val="2"/>
                <w:sz w:val="28"/>
                <w:szCs w:val="28"/>
              </w:rPr>
            </w:pPr>
            <w:r w:rsidRPr="00397209">
              <w:rPr>
                <w:spacing w:val="2"/>
                <w:position w:val="2"/>
                <w:sz w:val="28"/>
                <w:szCs w:val="28"/>
              </w:rPr>
              <w:t>Хабаровск</w:t>
            </w:r>
          </w:p>
        </w:tc>
        <w:tc>
          <w:tcPr>
            <w:tcW w:w="3736" w:type="dxa"/>
          </w:tcPr>
          <w:p w:rsidR="00557F92" w:rsidRPr="00397209" w:rsidRDefault="00557F92" w:rsidP="00F87F74">
            <w:pPr>
              <w:pStyle w:val="NormalWeb"/>
              <w:spacing w:line="277" w:lineRule="atLeast"/>
              <w:jc w:val="center"/>
              <w:rPr>
                <w:spacing w:val="2"/>
                <w:position w:val="2"/>
                <w:sz w:val="28"/>
                <w:szCs w:val="28"/>
              </w:rPr>
            </w:pPr>
          </w:p>
        </w:tc>
      </w:tr>
      <w:tr w:rsidR="00557F92" w:rsidRPr="00397209">
        <w:trPr>
          <w:trHeight w:val="20"/>
        </w:trPr>
        <w:tc>
          <w:tcPr>
            <w:tcW w:w="1651" w:type="dxa"/>
          </w:tcPr>
          <w:p w:rsidR="00557F92" w:rsidRPr="00397209" w:rsidRDefault="00557F92" w:rsidP="00F87F74">
            <w:pPr>
              <w:pStyle w:val="NormalWeb"/>
              <w:spacing w:line="277" w:lineRule="atLeast"/>
              <w:jc w:val="center"/>
              <w:rPr>
                <w:spacing w:val="2"/>
                <w:position w:val="2"/>
                <w:sz w:val="28"/>
                <w:szCs w:val="28"/>
              </w:rPr>
            </w:pPr>
            <w:r w:rsidRPr="00397209">
              <w:rPr>
                <w:spacing w:val="2"/>
                <w:position w:val="2"/>
                <w:sz w:val="28"/>
                <w:szCs w:val="28"/>
              </w:rPr>
              <w:t>6</w:t>
            </w:r>
          </w:p>
        </w:tc>
        <w:tc>
          <w:tcPr>
            <w:tcW w:w="4786" w:type="dxa"/>
          </w:tcPr>
          <w:p w:rsidR="00557F92" w:rsidRPr="00397209" w:rsidRDefault="00557F92" w:rsidP="00F87F74">
            <w:pPr>
              <w:pStyle w:val="NormalWeb"/>
              <w:spacing w:line="277" w:lineRule="atLeast"/>
              <w:jc w:val="center"/>
              <w:rPr>
                <w:spacing w:val="2"/>
                <w:position w:val="2"/>
                <w:sz w:val="28"/>
                <w:szCs w:val="28"/>
              </w:rPr>
            </w:pPr>
            <w:r w:rsidRPr="00397209">
              <w:rPr>
                <w:spacing w:val="2"/>
                <w:position w:val="2"/>
                <w:sz w:val="28"/>
                <w:szCs w:val="28"/>
              </w:rPr>
              <w:t>Иркутск</w:t>
            </w:r>
          </w:p>
        </w:tc>
        <w:tc>
          <w:tcPr>
            <w:tcW w:w="3736" w:type="dxa"/>
          </w:tcPr>
          <w:p w:rsidR="00557F92" w:rsidRPr="00397209" w:rsidRDefault="00557F92" w:rsidP="00F87F74">
            <w:pPr>
              <w:pStyle w:val="NormalWeb"/>
              <w:spacing w:line="277" w:lineRule="atLeast"/>
              <w:jc w:val="center"/>
              <w:rPr>
                <w:spacing w:val="2"/>
                <w:position w:val="2"/>
                <w:sz w:val="28"/>
                <w:szCs w:val="28"/>
              </w:rPr>
            </w:pPr>
          </w:p>
        </w:tc>
      </w:tr>
      <w:tr w:rsidR="00557F92" w:rsidRPr="00397209">
        <w:trPr>
          <w:trHeight w:val="20"/>
        </w:trPr>
        <w:tc>
          <w:tcPr>
            <w:tcW w:w="1651" w:type="dxa"/>
          </w:tcPr>
          <w:p w:rsidR="00557F92" w:rsidRPr="00397209" w:rsidRDefault="00557F92" w:rsidP="00F87F74">
            <w:pPr>
              <w:pStyle w:val="NormalWeb"/>
              <w:spacing w:line="277" w:lineRule="atLeast"/>
              <w:jc w:val="center"/>
              <w:rPr>
                <w:spacing w:val="2"/>
                <w:position w:val="2"/>
                <w:sz w:val="28"/>
                <w:szCs w:val="28"/>
              </w:rPr>
            </w:pPr>
            <w:r w:rsidRPr="00397209">
              <w:rPr>
                <w:spacing w:val="2"/>
                <w:position w:val="2"/>
                <w:sz w:val="28"/>
                <w:szCs w:val="28"/>
              </w:rPr>
              <w:t>7</w:t>
            </w:r>
          </w:p>
        </w:tc>
        <w:tc>
          <w:tcPr>
            <w:tcW w:w="4786" w:type="dxa"/>
          </w:tcPr>
          <w:p w:rsidR="00557F92" w:rsidRPr="00397209" w:rsidRDefault="00557F92" w:rsidP="00F87F74">
            <w:pPr>
              <w:pStyle w:val="NormalWeb"/>
              <w:spacing w:line="277" w:lineRule="atLeast"/>
              <w:jc w:val="center"/>
              <w:rPr>
                <w:spacing w:val="2"/>
                <w:position w:val="2"/>
                <w:sz w:val="28"/>
                <w:szCs w:val="28"/>
              </w:rPr>
            </w:pPr>
            <w:r w:rsidRPr="00397209">
              <w:rPr>
                <w:spacing w:val="2"/>
                <w:position w:val="2"/>
                <w:sz w:val="28"/>
                <w:szCs w:val="28"/>
              </w:rPr>
              <w:t>Красноярск</w:t>
            </w:r>
          </w:p>
        </w:tc>
        <w:tc>
          <w:tcPr>
            <w:tcW w:w="3736" w:type="dxa"/>
          </w:tcPr>
          <w:p w:rsidR="00557F92" w:rsidRPr="00397209" w:rsidRDefault="00557F92" w:rsidP="00F87F74">
            <w:pPr>
              <w:pStyle w:val="NormalWeb"/>
              <w:spacing w:line="277" w:lineRule="atLeast"/>
              <w:jc w:val="center"/>
              <w:rPr>
                <w:spacing w:val="2"/>
                <w:position w:val="2"/>
                <w:sz w:val="28"/>
                <w:szCs w:val="28"/>
              </w:rPr>
            </w:pPr>
          </w:p>
        </w:tc>
      </w:tr>
      <w:tr w:rsidR="00557F92" w:rsidRPr="00397209">
        <w:trPr>
          <w:trHeight w:val="20"/>
        </w:trPr>
        <w:tc>
          <w:tcPr>
            <w:tcW w:w="1651" w:type="dxa"/>
          </w:tcPr>
          <w:p w:rsidR="00557F92" w:rsidRPr="00397209" w:rsidRDefault="00557F92" w:rsidP="00F87F74">
            <w:pPr>
              <w:pStyle w:val="NormalWeb"/>
              <w:spacing w:line="277" w:lineRule="atLeast"/>
              <w:jc w:val="center"/>
              <w:rPr>
                <w:spacing w:val="2"/>
                <w:position w:val="2"/>
                <w:sz w:val="28"/>
                <w:szCs w:val="28"/>
              </w:rPr>
            </w:pPr>
            <w:r w:rsidRPr="00397209">
              <w:rPr>
                <w:spacing w:val="2"/>
                <w:position w:val="2"/>
                <w:sz w:val="28"/>
                <w:szCs w:val="28"/>
              </w:rPr>
              <w:t>8</w:t>
            </w:r>
          </w:p>
        </w:tc>
        <w:tc>
          <w:tcPr>
            <w:tcW w:w="4786" w:type="dxa"/>
          </w:tcPr>
          <w:p w:rsidR="00557F92" w:rsidRPr="00397209" w:rsidRDefault="00557F92" w:rsidP="00F87F74">
            <w:pPr>
              <w:pStyle w:val="NormalWeb"/>
              <w:spacing w:line="277" w:lineRule="atLeast"/>
              <w:jc w:val="center"/>
              <w:rPr>
                <w:spacing w:val="2"/>
                <w:position w:val="2"/>
                <w:sz w:val="28"/>
                <w:szCs w:val="28"/>
              </w:rPr>
            </w:pPr>
            <w:r w:rsidRPr="00397209">
              <w:rPr>
                <w:spacing w:val="2"/>
                <w:position w:val="2"/>
                <w:sz w:val="28"/>
                <w:szCs w:val="28"/>
              </w:rPr>
              <w:t>Ужур</w:t>
            </w:r>
          </w:p>
        </w:tc>
        <w:tc>
          <w:tcPr>
            <w:tcW w:w="3736" w:type="dxa"/>
          </w:tcPr>
          <w:p w:rsidR="00557F92" w:rsidRPr="00397209" w:rsidRDefault="00557F92" w:rsidP="00F87F74">
            <w:pPr>
              <w:pStyle w:val="NormalWeb"/>
              <w:spacing w:line="277" w:lineRule="atLeast"/>
              <w:jc w:val="center"/>
              <w:rPr>
                <w:spacing w:val="2"/>
                <w:position w:val="2"/>
                <w:sz w:val="28"/>
                <w:szCs w:val="28"/>
              </w:rPr>
            </w:pPr>
          </w:p>
        </w:tc>
      </w:tr>
      <w:tr w:rsidR="00557F92" w:rsidRPr="00397209">
        <w:trPr>
          <w:trHeight w:val="20"/>
        </w:trPr>
        <w:tc>
          <w:tcPr>
            <w:tcW w:w="1651" w:type="dxa"/>
          </w:tcPr>
          <w:p w:rsidR="00557F92" w:rsidRPr="00397209" w:rsidRDefault="00557F92" w:rsidP="00F87F74">
            <w:pPr>
              <w:pStyle w:val="NormalWeb"/>
              <w:spacing w:line="277" w:lineRule="atLeast"/>
              <w:jc w:val="center"/>
              <w:rPr>
                <w:spacing w:val="2"/>
                <w:position w:val="2"/>
                <w:sz w:val="28"/>
                <w:szCs w:val="28"/>
              </w:rPr>
            </w:pPr>
            <w:r w:rsidRPr="00397209">
              <w:rPr>
                <w:spacing w:val="2"/>
                <w:position w:val="2"/>
                <w:sz w:val="28"/>
                <w:szCs w:val="28"/>
              </w:rPr>
              <w:t>9</w:t>
            </w:r>
          </w:p>
        </w:tc>
        <w:tc>
          <w:tcPr>
            <w:tcW w:w="4786" w:type="dxa"/>
          </w:tcPr>
          <w:p w:rsidR="00557F92" w:rsidRPr="00397209" w:rsidRDefault="00557F92" w:rsidP="00F87F74">
            <w:pPr>
              <w:pStyle w:val="NormalWeb"/>
              <w:spacing w:line="277" w:lineRule="atLeast"/>
              <w:jc w:val="center"/>
              <w:rPr>
                <w:spacing w:val="2"/>
                <w:position w:val="2"/>
                <w:sz w:val="28"/>
                <w:szCs w:val="28"/>
              </w:rPr>
            </w:pPr>
            <w:r w:rsidRPr="00397209">
              <w:rPr>
                <w:spacing w:val="2"/>
                <w:position w:val="2"/>
                <w:sz w:val="28"/>
                <w:szCs w:val="28"/>
              </w:rPr>
              <w:t>Новосибирск</w:t>
            </w:r>
          </w:p>
        </w:tc>
        <w:tc>
          <w:tcPr>
            <w:tcW w:w="3736" w:type="dxa"/>
          </w:tcPr>
          <w:p w:rsidR="00557F92" w:rsidRPr="00397209" w:rsidRDefault="00557F92" w:rsidP="00F87F74">
            <w:pPr>
              <w:pStyle w:val="NormalWeb"/>
              <w:spacing w:line="277" w:lineRule="atLeast"/>
              <w:jc w:val="center"/>
              <w:rPr>
                <w:spacing w:val="2"/>
                <w:position w:val="2"/>
                <w:sz w:val="28"/>
                <w:szCs w:val="28"/>
              </w:rPr>
            </w:pPr>
          </w:p>
        </w:tc>
      </w:tr>
      <w:tr w:rsidR="00557F92" w:rsidRPr="00397209">
        <w:trPr>
          <w:trHeight w:val="20"/>
        </w:trPr>
        <w:tc>
          <w:tcPr>
            <w:tcW w:w="1651" w:type="dxa"/>
          </w:tcPr>
          <w:p w:rsidR="00557F92" w:rsidRPr="00397209" w:rsidRDefault="00557F92" w:rsidP="00F87F74">
            <w:pPr>
              <w:pStyle w:val="NormalWeb"/>
              <w:spacing w:line="277" w:lineRule="atLeast"/>
              <w:jc w:val="center"/>
              <w:rPr>
                <w:spacing w:val="2"/>
                <w:position w:val="2"/>
                <w:sz w:val="28"/>
                <w:szCs w:val="28"/>
              </w:rPr>
            </w:pPr>
            <w:r w:rsidRPr="00397209">
              <w:rPr>
                <w:spacing w:val="2"/>
                <w:position w:val="2"/>
                <w:sz w:val="28"/>
                <w:szCs w:val="28"/>
              </w:rPr>
              <w:t>10</w:t>
            </w:r>
          </w:p>
        </w:tc>
        <w:tc>
          <w:tcPr>
            <w:tcW w:w="4786" w:type="dxa"/>
          </w:tcPr>
          <w:p w:rsidR="00557F92" w:rsidRPr="00397209" w:rsidRDefault="00557F92" w:rsidP="00F87F74">
            <w:pPr>
              <w:pStyle w:val="NormalWeb"/>
              <w:spacing w:line="277" w:lineRule="atLeast"/>
              <w:jc w:val="center"/>
              <w:rPr>
                <w:spacing w:val="2"/>
                <w:position w:val="2"/>
                <w:sz w:val="28"/>
                <w:szCs w:val="28"/>
              </w:rPr>
            </w:pPr>
            <w:r w:rsidRPr="00397209">
              <w:rPr>
                <w:spacing w:val="2"/>
                <w:position w:val="2"/>
                <w:sz w:val="28"/>
                <w:szCs w:val="28"/>
              </w:rPr>
              <w:t>Нижний Тагил</w:t>
            </w:r>
          </w:p>
        </w:tc>
        <w:tc>
          <w:tcPr>
            <w:tcW w:w="3736" w:type="dxa"/>
          </w:tcPr>
          <w:p w:rsidR="00557F92" w:rsidRPr="00397209" w:rsidRDefault="00557F92" w:rsidP="00F87F74">
            <w:pPr>
              <w:pStyle w:val="NormalWeb"/>
              <w:spacing w:line="277" w:lineRule="atLeast"/>
              <w:jc w:val="center"/>
              <w:rPr>
                <w:spacing w:val="2"/>
                <w:position w:val="2"/>
                <w:sz w:val="28"/>
                <w:szCs w:val="28"/>
              </w:rPr>
            </w:pPr>
          </w:p>
        </w:tc>
      </w:tr>
      <w:tr w:rsidR="00557F92" w:rsidRPr="00397209">
        <w:tc>
          <w:tcPr>
            <w:tcW w:w="1651" w:type="dxa"/>
          </w:tcPr>
          <w:p w:rsidR="00557F92" w:rsidRPr="00397209" w:rsidRDefault="00557F92" w:rsidP="00F87F74">
            <w:pPr>
              <w:pStyle w:val="NormalWeb"/>
              <w:spacing w:line="277" w:lineRule="atLeast"/>
              <w:jc w:val="center"/>
              <w:rPr>
                <w:spacing w:val="2"/>
                <w:position w:val="2"/>
                <w:sz w:val="28"/>
                <w:szCs w:val="28"/>
              </w:rPr>
            </w:pPr>
            <w:r w:rsidRPr="00397209">
              <w:rPr>
                <w:spacing w:val="2"/>
                <w:position w:val="2"/>
                <w:sz w:val="28"/>
                <w:szCs w:val="28"/>
              </w:rPr>
              <w:t>11</w:t>
            </w:r>
          </w:p>
        </w:tc>
        <w:tc>
          <w:tcPr>
            <w:tcW w:w="4786" w:type="dxa"/>
          </w:tcPr>
          <w:p w:rsidR="00557F92" w:rsidRPr="00397209" w:rsidRDefault="00557F92" w:rsidP="00F87F74">
            <w:pPr>
              <w:pStyle w:val="NormalWeb"/>
              <w:spacing w:line="277" w:lineRule="atLeast"/>
              <w:jc w:val="center"/>
              <w:rPr>
                <w:spacing w:val="2"/>
                <w:position w:val="2"/>
                <w:sz w:val="28"/>
                <w:szCs w:val="28"/>
              </w:rPr>
            </w:pPr>
            <w:r w:rsidRPr="00397209">
              <w:rPr>
                <w:spacing w:val="2"/>
                <w:position w:val="2"/>
                <w:sz w:val="28"/>
                <w:szCs w:val="28"/>
              </w:rPr>
              <w:t>Йошкар - Ола</w:t>
            </w:r>
          </w:p>
        </w:tc>
        <w:tc>
          <w:tcPr>
            <w:tcW w:w="3736" w:type="dxa"/>
          </w:tcPr>
          <w:p w:rsidR="00557F92" w:rsidRPr="00397209" w:rsidRDefault="00557F92" w:rsidP="00F87F74">
            <w:pPr>
              <w:pStyle w:val="NormalWeb"/>
              <w:spacing w:line="277" w:lineRule="atLeast"/>
              <w:jc w:val="center"/>
              <w:rPr>
                <w:spacing w:val="2"/>
                <w:position w:val="2"/>
                <w:sz w:val="28"/>
                <w:szCs w:val="28"/>
              </w:rPr>
            </w:pPr>
          </w:p>
        </w:tc>
      </w:tr>
      <w:tr w:rsidR="00557F92" w:rsidRPr="00397209">
        <w:tc>
          <w:tcPr>
            <w:tcW w:w="1651" w:type="dxa"/>
          </w:tcPr>
          <w:p w:rsidR="00557F92" w:rsidRPr="00397209" w:rsidRDefault="00557F92" w:rsidP="00F87F74">
            <w:pPr>
              <w:pStyle w:val="NormalWeb"/>
              <w:spacing w:line="277" w:lineRule="atLeast"/>
              <w:jc w:val="center"/>
              <w:rPr>
                <w:spacing w:val="2"/>
                <w:position w:val="2"/>
                <w:sz w:val="28"/>
                <w:szCs w:val="28"/>
              </w:rPr>
            </w:pPr>
            <w:r w:rsidRPr="00397209">
              <w:rPr>
                <w:spacing w:val="2"/>
                <w:position w:val="2"/>
                <w:sz w:val="28"/>
                <w:szCs w:val="28"/>
              </w:rPr>
              <w:t>12</w:t>
            </w:r>
          </w:p>
        </w:tc>
        <w:tc>
          <w:tcPr>
            <w:tcW w:w="4786" w:type="dxa"/>
          </w:tcPr>
          <w:p w:rsidR="00557F92" w:rsidRPr="00397209" w:rsidRDefault="00557F92" w:rsidP="00F87F74">
            <w:pPr>
              <w:pStyle w:val="NormalWeb"/>
              <w:spacing w:line="277" w:lineRule="atLeast"/>
              <w:jc w:val="center"/>
              <w:rPr>
                <w:spacing w:val="2"/>
                <w:position w:val="2"/>
                <w:sz w:val="28"/>
                <w:szCs w:val="28"/>
              </w:rPr>
            </w:pPr>
            <w:r w:rsidRPr="00397209">
              <w:rPr>
                <w:spacing w:val="2"/>
                <w:position w:val="2"/>
                <w:sz w:val="28"/>
                <w:szCs w:val="28"/>
              </w:rPr>
              <w:t>Барнаул</w:t>
            </w:r>
          </w:p>
        </w:tc>
        <w:tc>
          <w:tcPr>
            <w:tcW w:w="3736" w:type="dxa"/>
          </w:tcPr>
          <w:p w:rsidR="00557F92" w:rsidRPr="00397209" w:rsidRDefault="00557F92" w:rsidP="00F87F74">
            <w:pPr>
              <w:pStyle w:val="NormalWeb"/>
              <w:spacing w:line="277" w:lineRule="atLeast"/>
              <w:jc w:val="center"/>
              <w:rPr>
                <w:spacing w:val="2"/>
                <w:position w:val="2"/>
                <w:sz w:val="28"/>
                <w:szCs w:val="28"/>
              </w:rPr>
            </w:pPr>
          </w:p>
        </w:tc>
      </w:tr>
      <w:tr w:rsidR="00557F92" w:rsidRPr="00397209">
        <w:tc>
          <w:tcPr>
            <w:tcW w:w="1651" w:type="dxa"/>
          </w:tcPr>
          <w:p w:rsidR="00557F92" w:rsidRPr="00397209" w:rsidRDefault="00557F92" w:rsidP="00F87F74">
            <w:pPr>
              <w:pStyle w:val="NormalWeb"/>
              <w:spacing w:line="277" w:lineRule="atLeast"/>
              <w:jc w:val="center"/>
              <w:rPr>
                <w:spacing w:val="2"/>
                <w:position w:val="2"/>
                <w:sz w:val="28"/>
                <w:szCs w:val="28"/>
              </w:rPr>
            </w:pPr>
            <w:r w:rsidRPr="00397209">
              <w:rPr>
                <w:spacing w:val="2"/>
                <w:position w:val="2"/>
                <w:sz w:val="28"/>
                <w:szCs w:val="28"/>
              </w:rPr>
              <w:t>13</w:t>
            </w:r>
          </w:p>
        </w:tc>
        <w:tc>
          <w:tcPr>
            <w:tcW w:w="4786" w:type="dxa"/>
          </w:tcPr>
          <w:p w:rsidR="00557F92" w:rsidRPr="00397209" w:rsidRDefault="00557F92" w:rsidP="00F87F74">
            <w:pPr>
              <w:pStyle w:val="NormalWeb"/>
              <w:spacing w:line="277" w:lineRule="atLeast"/>
              <w:jc w:val="center"/>
              <w:rPr>
                <w:spacing w:val="2"/>
                <w:position w:val="2"/>
                <w:sz w:val="28"/>
                <w:szCs w:val="28"/>
              </w:rPr>
            </w:pPr>
            <w:r w:rsidRPr="00397209">
              <w:rPr>
                <w:spacing w:val="2"/>
                <w:position w:val="2"/>
                <w:sz w:val="28"/>
                <w:szCs w:val="28"/>
              </w:rPr>
              <w:t>Краснокаменск</w:t>
            </w:r>
          </w:p>
        </w:tc>
        <w:tc>
          <w:tcPr>
            <w:tcW w:w="3736" w:type="dxa"/>
          </w:tcPr>
          <w:p w:rsidR="00557F92" w:rsidRPr="00397209" w:rsidRDefault="00557F92" w:rsidP="00F87F74">
            <w:pPr>
              <w:pStyle w:val="NormalWeb"/>
              <w:spacing w:line="277" w:lineRule="atLeast"/>
              <w:jc w:val="center"/>
              <w:rPr>
                <w:spacing w:val="2"/>
                <w:position w:val="2"/>
                <w:sz w:val="28"/>
                <w:szCs w:val="28"/>
              </w:rPr>
            </w:pPr>
          </w:p>
        </w:tc>
      </w:tr>
      <w:tr w:rsidR="00557F92" w:rsidRPr="00397209">
        <w:tc>
          <w:tcPr>
            <w:tcW w:w="1651" w:type="dxa"/>
          </w:tcPr>
          <w:p w:rsidR="00557F92" w:rsidRPr="00397209" w:rsidRDefault="00557F92" w:rsidP="00F87F74">
            <w:pPr>
              <w:pStyle w:val="NormalWeb"/>
              <w:spacing w:line="277" w:lineRule="atLeast"/>
              <w:jc w:val="center"/>
              <w:rPr>
                <w:spacing w:val="2"/>
                <w:position w:val="2"/>
                <w:sz w:val="28"/>
                <w:szCs w:val="28"/>
              </w:rPr>
            </w:pPr>
            <w:r w:rsidRPr="00397209">
              <w:rPr>
                <w:spacing w:val="2"/>
                <w:position w:val="2"/>
                <w:sz w:val="28"/>
                <w:szCs w:val="28"/>
              </w:rPr>
              <w:t>14</w:t>
            </w:r>
          </w:p>
        </w:tc>
        <w:tc>
          <w:tcPr>
            <w:tcW w:w="4786" w:type="dxa"/>
          </w:tcPr>
          <w:p w:rsidR="00557F92" w:rsidRPr="00397209" w:rsidRDefault="00557F92" w:rsidP="00F87F74">
            <w:pPr>
              <w:pStyle w:val="NormalWeb"/>
              <w:spacing w:line="277" w:lineRule="atLeast"/>
              <w:jc w:val="center"/>
              <w:rPr>
                <w:spacing w:val="2"/>
                <w:position w:val="2"/>
                <w:sz w:val="28"/>
                <w:szCs w:val="28"/>
              </w:rPr>
            </w:pPr>
            <w:r w:rsidRPr="00397209">
              <w:rPr>
                <w:spacing w:val="2"/>
                <w:position w:val="2"/>
                <w:sz w:val="28"/>
                <w:szCs w:val="28"/>
              </w:rPr>
              <w:t>Комсомольск-На-Амуре</w:t>
            </w:r>
          </w:p>
        </w:tc>
        <w:tc>
          <w:tcPr>
            <w:tcW w:w="3736" w:type="dxa"/>
          </w:tcPr>
          <w:p w:rsidR="00557F92" w:rsidRPr="00397209" w:rsidRDefault="00557F92" w:rsidP="00F87F74">
            <w:pPr>
              <w:pStyle w:val="NormalWeb"/>
              <w:spacing w:line="277" w:lineRule="atLeast"/>
              <w:jc w:val="center"/>
              <w:rPr>
                <w:spacing w:val="2"/>
                <w:position w:val="2"/>
                <w:sz w:val="28"/>
                <w:szCs w:val="28"/>
              </w:rPr>
            </w:pPr>
          </w:p>
        </w:tc>
      </w:tr>
      <w:tr w:rsidR="00557F92" w:rsidRPr="00397209">
        <w:tc>
          <w:tcPr>
            <w:tcW w:w="1651" w:type="dxa"/>
          </w:tcPr>
          <w:p w:rsidR="00557F92" w:rsidRPr="00397209" w:rsidRDefault="00557F92" w:rsidP="00F87F74">
            <w:pPr>
              <w:pStyle w:val="NormalWeb"/>
              <w:spacing w:line="277" w:lineRule="atLeast"/>
              <w:jc w:val="center"/>
              <w:rPr>
                <w:spacing w:val="2"/>
                <w:position w:val="2"/>
                <w:sz w:val="28"/>
                <w:szCs w:val="28"/>
              </w:rPr>
            </w:pPr>
            <w:r w:rsidRPr="00397209">
              <w:rPr>
                <w:spacing w:val="2"/>
                <w:position w:val="2"/>
                <w:sz w:val="28"/>
                <w:szCs w:val="28"/>
              </w:rPr>
              <w:t>15</w:t>
            </w:r>
          </w:p>
        </w:tc>
        <w:tc>
          <w:tcPr>
            <w:tcW w:w="4786" w:type="dxa"/>
          </w:tcPr>
          <w:p w:rsidR="00557F92" w:rsidRPr="00397209" w:rsidRDefault="00557F92" w:rsidP="00F87F74">
            <w:pPr>
              <w:pStyle w:val="NormalWeb"/>
              <w:spacing w:line="277" w:lineRule="atLeast"/>
              <w:jc w:val="center"/>
              <w:rPr>
                <w:spacing w:val="2"/>
                <w:position w:val="2"/>
                <w:sz w:val="28"/>
                <w:szCs w:val="28"/>
              </w:rPr>
            </w:pPr>
            <w:r w:rsidRPr="00397209">
              <w:rPr>
                <w:spacing w:val="2"/>
                <w:position w:val="2"/>
                <w:sz w:val="28"/>
                <w:szCs w:val="28"/>
              </w:rPr>
              <w:t>Оленья губа</w:t>
            </w:r>
          </w:p>
        </w:tc>
        <w:tc>
          <w:tcPr>
            <w:tcW w:w="3736" w:type="dxa"/>
          </w:tcPr>
          <w:p w:rsidR="00557F92" w:rsidRPr="00397209" w:rsidRDefault="00557F92" w:rsidP="00F87F74">
            <w:pPr>
              <w:pStyle w:val="NormalWeb"/>
              <w:spacing w:line="277" w:lineRule="atLeast"/>
              <w:jc w:val="center"/>
              <w:rPr>
                <w:spacing w:val="2"/>
                <w:position w:val="2"/>
                <w:sz w:val="28"/>
                <w:szCs w:val="28"/>
              </w:rPr>
            </w:pPr>
          </w:p>
        </w:tc>
      </w:tr>
      <w:tr w:rsidR="00557F92" w:rsidRPr="00397209">
        <w:tc>
          <w:tcPr>
            <w:tcW w:w="1651" w:type="dxa"/>
          </w:tcPr>
          <w:p w:rsidR="00557F92" w:rsidRPr="00397209" w:rsidRDefault="00557F92" w:rsidP="00F87F74">
            <w:pPr>
              <w:pStyle w:val="NormalWeb"/>
              <w:spacing w:line="277" w:lineRule="atLeast"/>
              <w:jc w:val="center"/>
              <w:rPr>
                <w:spacing w:val="2"/>
                <w:position w:val="2"/>
                <w:sz w:val="28"/>
                <w:szCs w:val="28"/>
              </w:rPr>
            </w:pPr>
            <w:r w:rsidRPr="00397209">
              <w:rPr>
                <w:spacing w:val="2"/>
                <w:position w:val="2"/>
                <w:sz w:val="28"/>
                <w:szCs w:val="28"/>
              </w:rPr>
              <w:t>16</w:t>
            </w:r>
          </w:p>
        </w:tc>
        <w:tc>
          <w:tcPr>
            <w:tcW w:w="4786" w:type="dxa"/>
          </w:tcPr>
          <w:p w:rsidR="00557F92" w:rsidRPr="00397209" w:rsidRDefault="00557F92" w:rsidP="00F87F74">
            <w:pPr>
              <w:pStyle w:val="NormalWeb"/>
              <w:spacing w:line="277" w:lineRule="atLeast"/>
              <w:jc w:val="center"/>
              <w:rPr>
                <w:spacing w:val="2"/>
                <w:position w:val="2"/>
                <w:sz w:val="28"/>
                <w:szCs w:val="28"/>
              </w:rPr>
            </w:pPr>
            <w:r w:rsidRPr="00397209">
              <w:rPr>
                <w:spacing w:val="2"/>
                <w:position w:val="2"/>
                <w:sz w:val="28"/>
                <w:szCs w:val="28"/>
              </w:rPr>
              <w:t>Воздвиженка</w:t>
            </w:r>
          </w:p>
        </w:tc>
        <w:tc>
          <w:tcPr>
            <w:tcW w:w="3736" w:type="dxa"/>
          </w:tcPr>
          <w:p w:rsidR="00557F92" w:rsidRPr="00397209" w:rsidRDefault="00557F92" w:rsidP="00F87F74">
            <w:pPr>
              <w:pStyle w:val="NormalWeb"/>
              <w:spacing w:line="277" w:lineRule="atLeast"/>
              <w:jc w:val="center"/>
              <w:rPr>
                <w:spacing w:val="2"/>
                <w:position w:val="2"/>
                <w:sz w:val="28"/>
                <w:szCs w:val="28"/>
              </w:rPr>
            </w:pPr>
          </w:p>
        </w:tc>
      </w:tr>
    </w:tbl>
    <w:p w:rsidR="00557F92" w:rsidRDefault="00557F92" w:rsidP="00062EA5">
      <w:pPr>
        <w:pStyle w:val="NormalWeb"/>
        <w:shd w:val="clear" w:color="auto" w:fill="FFFFFF"/>
        <w:spacing w:line="277" w:lineRule="atLeast"/>
        <w:jc w:val="center"/>
        <w:rPr>
          <w:spacing w:val="2"/>
          <w:position w:val="2"/>
          <w:sz w:val="28"/>
          <w:szCs w:val="28"/>
        </w:rPr>
      </w:pPr>
    </w:p>
    <w:p w:rsidR="00557F92" w:rsidRPr="00397209" w:rsidRDefault="00557F92" w:rsidP="00062EA5">
      <w:pPr>
        <w:pStyle w:val="NormalWeb"/>
        <w:shd w:val="clear" w:color="auto" w:fill="FFFFFF"/>
        <w:spacing w:line="277" w:lineRule="atLeast"/>
        <w:jc w:val="center"/>
        <w:rPr>
          <w:spacing w:val="2"/>
          <w:position w:val="2"/>
          <w:sz w:val="28"/>
          <w:szCs w:val="28"/>
        </w:rPr>
      </w:pPr>
      <w:r>
        <w:rPr>
          <w:spacing w:val="2"/>
          <w:position w:val="2"/>
          <w:sz w:val="28"/>
          <w:szCs w:val="28"/>
        </w:rPr>
        <w:t>Тарифы на к</w:t>
      </w:r>
      <w:r w:rsidRPr="00397209">
        <w:rPr>
          <w:spacing w:val="2"/>
          <w:position w:val="2"/>
          <w:sz w:val="28"/>
          <w:szCs w:val="28"/>
        </w:rPr>
        <w:t>онтейнерные отправки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97"/>
        <w:gridCol w:w="5239"/>
        <w:gridCol w:w="3895"/>
      </w:tblGrid>
      <w:tr w:rsidR="00557F92" w:rsidRPr="00397209">
        <w:trPr>
          <w:trHeight w:val="765"/>
        </w:trPr>
        <w:tc>
          <w:tcPr>
            <w:tcW w:w="897" w:type="dxa"/>
          </w:tcPr>
          <w:p w:rsidR="00557F92" w:rsidRPr="00397209" w:rsidRDefault="00557F92" w:rsidP="00F87F74">
            <w:pPr>
              <w:pStyle w:val="NormalWeb"/>
              <w:spacing w:line="277" w:lineRule="atLeast"/>
              <w:jc w:val="center"/>
              <w:rPr>
                <w:spacing w:val="2"/>
                <w:position w:val="2"/>
                <w:sz w:val="28"/>
                <w:szCs w:val="28"/>
              </w:rPr>
            </w:pPr>
            <w:r w:rsidRPr="00397209">
              <w:rPr>
                <w:spacing w:val="2"/>
                <w:position w:val="2"/>
                <w:sz w:val="28"/>
                <w:szCs w:val="28"/>
              </w:rPr>
              <w:t>№</w:t>
            </w:r>
          </w:p>
          <w:p w:rsidR="00557F92" w:rsidRPr="00397209" w:rsidRDefault="00557F92" w:rsidP="00F87F74">
            <w:pPr>
              <w:pStyle w:val="NormalWeb"/>
              <w:spacing w:line="277" w:lineRule="atLeast"/>
              <w:jc w:val="center"/>
              <w:rPr>
                <w:spacing w:val="2"/>
                <w:position w:val="2"/>
                <w:sz w:val="28"/>
                <w:szCs w:val="28"/>
              </w:rPr>
            </w:pPr>
            <w:r w:rsidRPr="00397209">
              <w:rPr>
                <w:spacing w:val="2"/>
                <w:position w:val="2"/>
                <w:sz w:val="28"/>
                <w:szCs w:val="28"/>
              </w:rPr>
              <w:t>п/п</w:t>
            </w:r>
          </w:p>
        </w:tc>
        <w:tc>
          <w:tcPr>
            <w:tcW w:w="5239" w:type="dxa"/>
          </w:tcPr>
          <w:p w:rsidR="00557F92" w:rsidRPr="00397209" w:rsidRDefault="00557F92" w:rsidP="00DB733B">
            <w:pPr>
              <w:pStyle w:val="NormalWeb"/>
              <w:spacing w:line="277" w:lineRule="atLeast"/>
              <w:jc w:val="center"/>
              <w:rPr>
                <w:spacing w:val="2"/>
                <w:position w:val="2"/>
                <w:sz w:val="28"/>
                <w:szCs w:val="28"/>
              </w:rPr>
            </w:pPr>
            <w:r w:rsidRPr="00397209">
              <w:rPr>
                <w:spacing w:val="2"/>
                <w:position w:val="2"/>
                <w:sz w:val="28"/>
                <w:szCs w:val="28"/>
              </w:rPr>
              <w:t>Контей</w:t>
            </w:r>
            <w:r w:rsidRPr="00397209">
              <w:rPr>
                <w:spacing w:val="2"/>
                <w:position w:val="2"/>
                <w:sz w:val="28"/>
                <w:szCs w:val="28"/>
                <w:lang w:val="en-US"/>
              </w:rPr>
              <w:t>нерная перевозка</w:t>
            </w:r>
          </w:p>
        </w:tc>
        <w:tc>
          <w:tcPr>
            <w:tcW w:w="3895" w:type="dxa"/>
          </w:tcPr>
          <w:p w:rsidR="00557F92" w:rsidRPr="00397209" w:rsidRDefault="00557F92" w:rsidP="00354D0B">
            <w:pPr>
              <w:pStyle w:val="NormalWeb"/>
              <w:spacing w:line="277" w:lineRule="atLeast"/>
              <w:jc w:val="center"/>
              <w:rPr>
                <w:spacing w:val="2"/>
                <w:position w:val="2"/>
                <w:sz w:val="28"/>
                <w:szCs w:val="28"/>
              </w:rPr>
            </w:pPr>
            <w:r>
              <w:rPr>
                <w:spacing w:val="2"/>
                <w:position w:val="2"/>
                <w:sz w:val="28"/>
                <w:szCs w:val="28"/>
              </w:rPr>
              <w:t xml:space="preserve">Стоимость, </w:t>
            </w:r>
            <w:r>
              <w:t>с учетом НДС18%/без НДС (руб.)</w:t>
            </w:r>
            <w:bookmarkStart w:id="0" w:name="_GoBack"/>
            <w:bookmarkEnd w:id="0"/>
          </w:p>
        </w:tc>
      </w:tr>
      <w:tr w:rsidR="00557F92" w:rsidRPr="00397209">
        <w:tc>
          <w:tcPr>
            <w:tcW w:w="897" w:type="dxa"/>
          </w:tcPr>
          <w:p w:rsidR="00557F92" w:rsidRPr="00397209" w:rsidRDefault="00557F92" w:rsidP="00F87F74">
            <w:pPr>
              <w:pStyle w:val="NormalWeb"/>
              <w:spacing w:line="277" w:lineRule="atLeast"/>
              <w:jc w:val="center"/>
              <w:rPr>
                <w:spacing w:val="2"/>
                <w:position w:val="2"/>
                <w:sz w:val="28"/>
                <w:szCs w:val="28"/>
              </w:rPr>
            </w:pPr>
            <w:r>
              <w:rPr>
                <w:spacing w:val="2"/>
                <w:position w:val="2"/>
                <w:sz w:val="28"/>
                <w:szCs w:val="28"/>
              </w:rPr>
              <w:t>1</w:t>
            </w:r>
          </w:p>
        </w:tc>
        <w:tc>
          <w:tcPr>
            <w:tcW w:w="5239" w:type="dxa"/>
          </w:tcPr>
          <w:p w:rsidR="00557F92" w:rsidRPr="00397209" w:rsidRDefault="00557F92" w:rsidP="00F87F74">
            <w:pPr>
              <w:pStyle w:val="NormalWeb"/>
              <w:spacing w:line="277" w:lineRule="atLeast"/>
              <w:rPr>
                <w:spacing w:val="2"/>
                <w:position w:val="2"/>
                <w:sz w:val="28"/>
                <w:szCs w:val="28"/>
              </w:rPr>
            </w:pPr>
            <w:r w:rsidRPr="00397209">
              <w:rPr>
                <w:spacing w:val="2"/>
                <w:position w:val="2"/>
                <w:sz w:val="28"/>
                <w:szCs w:val="28"/>
              </w:rPr>
              <w:t>Москва – Петропавловск-Камчатский (Вилючинск)</w:t>
            </w:r>
          </w:p>
        </w:tc>
        <w:tc>
          <w:tcPr>
            <w:tcW w:w="3895" w:type="dxa"/>
          </w:tcPr>
          <w:p w:rsidR="00557F92" w:rsidRPr="00397209" w:rsidRDefault="00557F92" w:rsidP="00F87F74">
            <w:pPr>
              <w:pStyle w:val="NormalWeb"/>
              <w:spacing w:line="277" w:lineRule="atLeast"/>
              <w:rPr>
                <w:spacing w:val="2"/>
                <w:position w:val="2"/>
                <w:sz w:val="28"/>
                <w:szCs w:val="28"/>
              </w:rPr>
            </w:pPr>
          </w:p>
        </w:tc>
      </w:tr>
      <w:tr w:rsidR="00557F92" w:rsidRPr="00397209">
        <w:tc>
          <w:tcPr>
            <w:tcW w:w="897" w:type="dxa"/>
          </w:tcPr>
          <w:p w:rsidR="00557F92" w:rsidRPr="00397209" w:rsidRDefault="00557F92" w:rsidP="00F87F74">
            <w:pPr>
              <w:pStyle w:val="NormalWeb"/>
              <w:spacing w:line="277" w:lineRule="atLeast"/>
              <w:jc w:val="center"/>
              <w:rPr>
                <w:spacing w:val="2"/>
                <w:position w:val="2"/>
                <w:sz w:val="28"/>
                <w:szCs w:val="28"/>
              </w:rPr>
            </w:pPr>
          </w:p>
        </w:tc>
        <w:tc>
          <w:tcPr>
            <w:tcW w:w="5239" w:type="dxa"/>
          </w:tcPr>
          <w:p w:rsidR="00557F92" w:rsidRPr="00397209" w:rsidRDefault="00557F92" w:rsidP="00F87F74">
            <w:pPr>
              <w:pStyle w:val="NormalWeb"/>
              <w:spacing w:line="277" w:lineRule="atLeast"/>
              <w:rPr>
                <w:spacing w:val="2"/>
                <w:position w:val="2"/>
                <w:sz w:val="28"/>
                <w:szCs w:val="28"/>
              </w:rPr>
            </w:pPr>
            <w:r w:rsidRPr="00397209">
              <w:rPr>
                <w:spacing w:val="2"/>
                <w:position w:val="2"/>
                <w:sz w:val="28"/>
                <w:szCs w:val="28"/>
              </w:rPr>
              <w:t>24ф.</w:t>
            </w:r>
          </w:p>
        </w:tc>
        <w:tc>
          <w:tcPr>
            <w:tcW w:w="3895" w:type="dxa"/>
          </w:tcPr>
          <w:p w:rsidR="00557F92" w:rsidRPr="00397209" w:rsidRDefault="00557F92" w:rsidP="00F87F74">
            <w:pPr>
              <w:pStyle w:val="NormalWeb"/>
              <w:spacing w:line="277" w:lineRule="atLeast"/>
              <w:rPr>
                <w:spacing w:val="2"/>
                <w:position w:val="2"/>
                <w:sz w:val="28"/>
                <w:szCs w:val="28"/>
              </w:rPr>
            </w:pPr>
          </w:p>
        </w:tc>
      </w:tr>
      <w:tr w:rsidR="00557F92" w:rsidRPr="00397209">
        <w:tc>
          <w:tcPr>
            <w:tcW w:w="897" w:type="dxa"/>
          </w:tcPr>
          <w:p w:rsidR="00557F92" w:rsidRPr="00397209" w:rsidRDefault="00557F92" w:rsidP="00F87F74">
            <w:pPr>
              <w:pStyle w:val="NormalWeb"/>
              <w:spacing w:line="277" w:lineRule="atLeast"/>
              <w:jc w:val="center"/>
              <w:rPr>
                <w:spacing w:val="2"/>
                <w:position w:val="2"/>
                <w:sz w:val="28"/>
                <w:szCs w:val="28"/>
              </w:rPr>
            </w:pPr>
          </w:p>
        </w:tc>
        <w:tc>
          <w:tcPr>
            <w:tcW w:w="5239" w:type="dxa"/>
          </w:tcPr>
          <w:p w:rsidR="00557F92" w:rsidRPr="00397209" w:rsidRDefault="00557F92" w:rsidP="00F87F74">
            <w:pPr>
              <w:pStyle w:val="NormalWeb"/>
              <w:spacing w:line="277" w:lineRule="atLeast"/>
              <w:rPr>
                <w:spacing w:val="2"/>
                <w:position w:val="2"/>
                <w:sz w:val="28"/>
                <w:szCs w:val="28"/>
              </w:rPr>
            </w:pPr>
            <w:r w:rsidRPr="00397209">
              <w:rPr>
                <w:spacing w:val="2"/>
                <w:position w:val="2"/>
                <w:sz w:val="28"/>
                <w:szCs w:val="28"/>
              </w:rPr>
              <w:t>40ф.</w:t>
            </w:r>
          </w:p>
        </w:tc>
        <w:tc>
          <w:tcPr>
            <w:tcW w:w="3895" w:type="dxa"/>
          </w:tcPr>
          <w:p w:rsidR="00557F92" w:rsidRPr="00397209" w:rsidRDefault="00557F92" w:rsidP="00F87F74">
            <w:pPr>
              <w:pStyle w:val="NormalWeb"/>
              <w:spacing w:line="277" w:lineRule="atLeast"/>
              <w:rPr>
                <w:spacing w:val="2"/>
                <w:position w:val="2"/>
                <w:sz w:val="28"/>
                <w:szCs w:val="28"/>
              </w:rPr>
            </w:pPr>
          </w:p>
        </w:tc>
      </w:tr>
      <w:tr w:rsidR="00557F92" w:rsidRPr="00397209">
        <w:tc>
          <w:tcPr>
            <w:tcW w:w="897" w:type="dxa"/>
          </w:tcPr>
          <w:p w:rsidR="00557F92" w:rsidRPr="00397209" w:rsidRDefault="00557F92" w:rsidP="00F87F74">
            <w:pPr>
              <w:pStyle w:val="NormalWeb"/>
              <w:spacing w:line="277" w:lineRule="atLeast"/>
              <w:jc w:val="center"/>
              <w:rPr>
                <w:spacing w:val="2"/>
                <w:position w:val="2"/>
                <w:sz w:val="28"/>
                <w:szCs w:val="28"/>
              </w:rPr>
            </w:pPr>
            <w:r>
              <w:rPr>
                <w:spacing w:val="2"/>
                <w:position w:val="2"/>
                <w:sz w:val="28"/>
                <w:szCs w:val="28"/>
              </w:rPr>
              <w:t>2</w:t>
            </w:r>
          </w:p>
        </w:tc>
        <w:tc>
          <w:tcPr>
            <w:tcW w:w="5239" w:type="dxa"/>
          </w:tcPr>
          <w:p w:rsidR="00557F92" w:rsidRPr="00397209" w:rsidRDefault="00557F92" w:rsidP="00F87F74">
            <w:pPr>
              <w:pStyle w:val="NormalWeb"/>
              <w:spacing w:line="277" w:lineRule="atLeast"/>
              <w:rPr>
                <w:spacing w:val="2"/>
                <w:position w:val="2"/>
                <w:sz w:val="28"/>
                <w:szCs w:val="28"/>
              </w:rPr>
            </w:pPr>
            <w:r w:rsidRPr="00397209">
              <w:rPr>
                <w:spacing w:val="2"/>
                <w:position w:val="2"/>
                <w:sz w:val="28"/>
                <w:szCs w:val="28"/>
              </w:rPr>
              <w:t>Москва – Находка (Фокино)</w:t>
            </w:r>
          </w:p>
        </w:tc>
        <w:tc>
          <w:tcPr>
            <w:tcW w:w="3895" w:type="dxa"/>
          </w:tcPr>
          <w:p w:rsidR="00557F92" w:rsidRPr="00397209" w:rsidRDefault="00557F92" w:rsidP="00F87F74">
            <w:pPr>
              <w:pStyle w:val="NormalWeb"/>
              <w:spacing w:line="277" w:lineRule="atLeast"/>
              <w:rPr>
                <w:spacing w:val="2"/>
                <w:position w:val="2"/>
                <w:sz w:val="28"/>
                <w:szCs w:val="28"/>
              </w:rPr>
            </w:pPr>
          </w:p>
        </w:tc>
      </w:tr>
      <w:tr w:rsidR="00557F92" w:rsidRPr="00397209">
        <w:tc>
          <w:tcPr>
            <w:tcW w:w="897" w:type="dxa"/>
          </w:tcPr>
          <w:p w:rsidR="00557F92" w:rsidRPr="00397209" w:rsidRDefault="00557F92" w:rsidP="00F87F74">
            <w:pPr>
              <w:pStyle w:val="NormalWeb"/>
              <w:spacing w:line="277" w:lineRule="atLeast"/>
              <w:jc w:val="center"/>
              <w:rPr>
                <w:spacing w:val="2"/>
                <w:position w:val="2"/>
                <w:sz w:val="28"/>
                <w:szCs w:val="28"/>
              </w:rPr>
            </w:pPr>
          </w:p>
        </w:tc>
        <w:tc>
          <w:tcPr>
            <w:tcW w:w="5239" w:type="dxa"/>
          </w:tcPr>
          <w:p w:rsidR="00557F92" w:rsidRPr="00397209" w:rsidRDefault="00557F92" w:rsidP="00F87F74">
            <w:pPr>
              <w:pStyle w:val="NormalWeb"/>
              <w:spacing w:line="277" w:lineRule="atLeast"/>
              <w:rPr>
                <w:spacing w:val="2"/>
                <w:position w:val="2"/>
                <w:sz w:val="28"/>
                <w:szCs w:val="28"/>
              </w:rPr>
            </w:pPr>
            <w:r w:rsidRPr="00397209">
              <w:rPr>
                <w:spacing w:val="2"/>
                <w:position w:val="2"/>
                <w:sz w:val="28"/>
                <w:szCs w:val="28"/>
              </w:rPr>
              <w:t>24ф..</w:t>
            </w:r>
          </w:p>
        </w:tc>
        <w:tc>
          <w:tcPr>
            <w:tcW w:w="3895" w:type="dxa"/>
          </w:tcPr>
          <w:p w:rsidR="00557F92" w:rsidRPr="00397209" w:rsidRDefault="00557F92" w:rsidP="00F87F74">
            <w:pPr>
              <w:pStyle w:val="NormalWeb"/>
              <w:spacing w:line="277" w:lineRule="atLeast"/>
              <w:rPr>
                <w:spacing w:val="2"/>
                <w:position w:val="2"/>
                <w:sz w:val="28"/>
                <w:szCs w:val="28"/>
              </w:rPr>
            </w:pPr>
          </w:p>
        </w:tc>
      </w:tr>
      <w:tr w:rsidR="00557F92" w:rsidRPr="00397209">
        <w:tc>
          <w:tcPr>
            <w:tcW w:w="897" w:type="dxa"/>
          </w:tcPr>
          <w:p w:rsidR="00557F92" w:rsidRPr="00397209" w:rsidRDefault="00557F92" w:rsidP="00F87F74">
            <w:pPr>
              <w:pStyle w:val="NormalWeb"/>
              <w:spacing w:line="277" w:lineRule="atLeast"/>
              <w:jc w:val="center"/>
              <w:rPr>
                <w:spacing w:val="2"/>
                <w:position w:val="2"/>
                <w:sz w:val="28"/>
                <w:szCs w:val="28"/>
              </w:rPr>
            </w:pPr>
          </w:p>
        </w:tc>
        <w:tc>
          <w:tcPr>
            <w:tcW w:w="5239" w:type="dxa"/>
          </w:tcPr>
          <w:p w:rsidR="00557F92" w:rsidRPr="00397209" w:rsidRDefault="00557F92" w:rsidP="00F87F74">
            <w:pPr>
              <w:pStyle w:val="NormalWeb"/>
              <w:spacing w:line="277" w:lineRule="atLeast"/>
              <w:rPr>
                <w:spacing w:val="2"/>
                <w:position w:val="2"/>
                <w:sz w:val="28"/>
                <w:szCs w:val="28"/>
              </w:rPr>
            </w:pPr>
            <w:r w:rsidRPr="00397209">
              <w:rPr>
                <w:spacing w:val="2"/>
                <w:position w:val="2"/>
                <w:sz w:val="28"/>
                <w:szCs w:val="28"/>
              </w:rPr>
              <w:t>40ф.</w:t>
            </w:r>
          </w:p>
        </w:tc>
        <w:tc>
          <w:tcPr>
            <w:tcW w:w="3895" w:type="dxa"/>
          </w:tcPr>
          <w:p w:rsidR="00557F92" w:rsidRPr="00397209" w:rsidRDefault="00557F92" w:rsidP="00F87F74">
            <w:pPr>
              <w:pStyle w:val="NormalWeb"/>
              <w:spacing w:line="277" w:lineRule="atLeast"/>
              <w:rPr>
                <w:spacing w:val="2"/>
                <w:position w:val="2"/>
                <w:sz w:val="28"/>
                <w:szCs w:val="28"/>
              </w:rPr>
            </w:pPr>
          </w:p>
        </w:tc>
      </w:tr>
      <w:tr w:rsidR="00557F92" w:rsidRPr="00397209">
        <w:tc>
          <w:tcPr>
            <w:tcW w:w="897" w:type="dxa"/>
          </w:tcPr>
          <w:p w:rsidR="00557F92" w:rsidRPr="00397209" w:rsidRDefault="00557F92" w:rsidP="00F87F74">
            <w:pPr>
              <w:pStyle w:val="NormalWeb"/>
              <w:spacing w:line="277" w:lineRule="atLeast"/>
              <w:jc w:val="center"/>
              <w:rPr>
                <w:spacing w:val="2"/>
                <w:position w:val="2"/>
                <w:sz w:val="28"/>
                <w:szCs w:val="28"/>
              </w:rPr>
            </w:pPr>
            <w:r>
              <w:rPr>
                <w:spacing w:val="2"/>
                <w:position w:val="2"/>
                <w:sz w:val="28"/>
                <w:szCs w:val="28"/>
              </w:rPr>
              <w:t>3</w:t>
            </w:r>
          </w:p>
        </w:tc>
        <w:tc>
          <w:tcPr>
            <w:tcW w:w="5239" w:type="dxa"/>
          </w:tcPr>
          <w:p w:rsidR="00557F92" w:rsidRPr="00397209" w:rsidRDefault="00557F92" w:rsidP="00F87F74">
            <w:pPr>
              <w:pStyle w:val="NormalWeb"/>
              <w:spacing w:line="277" w:lineRule="atLeast"/>
              <w:rPr>
                <w:spacing w:val="2"/>
                <w:position w:val="2"/>
                <w:sz w:val="28"/>
                <w:szCs w:val="28"/>
              </w:rPr>
            </w:pPr>
            <w:r w:rsidRPr="00397209">
              <w:rPr>
                <w:spacing w:val="2"/>
                <w:position w:val="2"/>
                <w:sz w:val="28"/>
                <w:szCs w:val="28"/>
              </w:rPr>
              <w:t>Москва – Чита (Дровяная)</w:t>
            </w:r>
          </w:p>
        </w:tc>
        <w:tc>
          <w:tcPr>
            <w:tcW w:w="3895" w:type="dxa"/>
          </w:tcPr>
          <w:p w:rsidR="00557F92" w:rsidRPr="00397209" w:rsidRDefault="00557F92" w:rsidP="00F87F74">
            <w:pPr>
              <w:pStyle w:val="NormalWeb"/>
              <w:spacing w:line="277" w:lineRule="atLeast"/>
              <w:rPr>
                <w:spacing w:val="2"/>
                <w:position w:val="2"/>
                <w:sz w:val="28"/>
                <w:szCs w:val="28"/>
              </w:rPr>
            </w:pPr>
          </w:p>
        </w:tc>
      </w:tr>
      <w:tr w:rsidR="00557F92" w:rsidRPr="00397209">
        <w:tc>
          <w:tcPr>
            <w:tcW w:w="897" w:type="dxa"/>
          </w:tcPr>
          <w:p w:rsidR="00557F92" w:rsidRPr="00397209" w:rsidRDefault="00557F92" w:rsidP="00F87F74">
            <w:pPr>
              <w:pStyle w:val="NormalWeb"/>
              <w:spacing w:line="277" w:lineRule="atLeast"/>
              <w:jc w:val="center"/>
              <w:rPr>
                <w:spacing w:val="2"/>
                <w:position w:val="2"/>
                <w:sz w:val="28"/>
                <w:szCs w:val="28"/>
              </w:rPr>
            </w:pPr>
          </w:p>
        </w:tc>
        <w:tc>
          <w:tcPr>
            <w:tcW w:w="5239" w:type="dxa"/>
          </w:tcPr>
          <w:p w:rsidR="00557F92" w:rsidRPr="00397209" w:rsidRDefault="00557F92" w:rsidP="00F87F74">
            <w:pPr>
              <w:pStyle w:val="NormalWeb"/>
              <w:spacing w:line="277" w:lineRule="atLeast"/>
              <w:rPr>
                <w:spacing w:val="2"/>
                <w:position w:val="2"/>
                <w:sz w:val="28"/>
                <w:szCs w:val="28"/>
              </w:rPr>
            </w:pPr>
            <w:r w:rsidRPr="00397209">
              <w:rPr>
                <w:spacing w:val="2"/>
                <w:position w:val="2"/>
                <w:sz w:val="28"/>
                <w:szCs w:val="28"/>
              </w:rPr>
              <w:t>24ф.</w:t>
            </w:r>
          </w:p>
        </w:tc>
        <w:tc>
          <w:tcPr>
            <w:tcW w:w="3895" w:type="dxa"/>
          </w:tcPr>
          <w:p w:rsidR="00557F92" w:rsidRPr="00397209" w:rsidRDefault="00557F92" w:rsidP="00F87F74">
            <w:pPr>
              <w:pStyle w:val="NormalWeb"/>
              <w:spacing w:line="277" w:lineRule="atLeast"/>
              <w:rPr>
                <w:spacing w:val="2"/>
                <w:position w:val="2"/>
                <w:sz w:val="28"/>
                <w:szCs w:val="28"/>
              </w:rPr>
            </w:pPr>
          </w:p>
        </w:tc>
      </w:tr>
      <w:tr w:rsidR="00557F92" w:rsidRPr="00397209">
        <w:tc>
          <w:tcPr>
            <w:tcW w:w="897" w:type="dxa"/>
          </w:tcPr>
          <w:p w:rsidR="00557F92" w:rsidRPr="00397209" w:rsidRDefault="00557F92" w:rsidP="00F87F74">
            <w:pPr>
              <w:pStyle w:val="NormalWeb"/>
              <w:spacing w:line="277" w:lineRule="atLeast"/>
              <w:jc w:val="center"/>
              <w:rPr>
                <w:spacing w:val="2"/>
                <w:position w:val="2"/>
                <w:sz w:val="28"/>
                <w:szCs w:val="28"/>
              </w:rPr>
            </w:pPr>
          </w:p>
        </w:tc>
        <w:tc>
          <w:tcPr>
            <w:tcW w:w="5239" w:type="dxa"/>
          </w:tcPr>
          <w:p w:rsidR="00557F92" w:rsidRPr="00397209" w:rsidRDefault="00557F92" w:rsidP="00F87F74">
            <w:pPr>
              <w:pStyle w:val="NormalWeb"/>
              <w:spacing w:line="277" w:lineRule="atLeast"/>
              <w:rPr>
                <w:spacing w:val="2"/>
                <w:position w:val="2"/>
                <w:sz w:val="28"/>
                <w:szCs w:val="28"/>
              </w:rPr>
            </w:pPr>
            <w:r w:rsidRPr="00397209">
              <w:rPr>
                <w:spacing w:val="2"/>
                <w:position w:val="2"/>
                <w:sz w:val="28"/>
                <w:szCs w:val="28"/>
              </w:rPr>
              <w:t>40ф.</w:t>
            </w:r>
          </w:p>
        </w:tc>
        <w:tc>
          <w:tcPr>
            <w:tcW w:w="3895" w:type="dxa"/>
          </w:tcPr>
          <w:p w:rsidR="00557F92" w:rsidRPr="00397209" w:rsidRDefault="00557F92" w:rsidP="00F87F74">
            <w:pPr>
              <w:pStyle w:val="NormalWeb"/>
              <w:spacing w:line="277" w:lineRule="atLeast"/>
              <w:rPr>
                <w:spacing w:val="2"/>
                <w:position w:val="2"/>
                <w:sz w:val="28"/>
                <w:szCs w:val="28"/>
              </w:rPr>
            </w:pPr>
          </w:p>
        </w:tc>
      </w:tr>
      <w:tr w:rsidR="00557F92" w:rsidRPr="00397209">
        <w:tc>
          <w:tcPr>
            <w:tcW w:w="897" w:type="dxa"/>
          </w:tcPr>
          <w:p w:rsidR="00557F92" w:rsidRPr="00397209" w:rsidRDefault="00557F92" w:rsidP="00F87F74">
            <w:pPr>
              <w:pStyle w:val="NormalWeb"/>
              <w:spacing w:line="277" w:lineRule="atLeast"/>
              <w:jc w:val="center"/>
              <w:rPr>
                <w:spacing w:val="2"/>
                <w:position w:val="2"/>
                <w:sz w:val="28"/>
                <w:szCs w:val="28"/>
              </w:rPr>
            </w:pPr>
            <w:r>
              <w:rPr>
                <w:spacing w:val="2"/>
                <w:position w:val="2"/>
                <w:sz w:val="28"/>
                <w:szCs w:val="28"/>
              </w:rPr>
              <w:t>4</w:t>
            </w:r>
          </w:p>
        </w:tc>
        <w:tc>
          <w:tcPr>
            <w:tcW w:w="5239" w:type="dxa"/>
          </w:tcPr>
          <w:p w:rsidR="00557F92" w:rsidRPr="00397209" w:rsidRDefault="00557F92" w:rsidP="00F87F74">
            <w:pPr>
              <w:pStyle w:val="NormalWeb"/>
              <w:spacing w:line="277" w:lineRule="atLeast"/>
              <w:rPr>
                <w:spacing w:val="2"/>
                <w:position w:val="2"/>
                <w:sz w:val="28"/>
                <w:szCs w:val="28"/>
              </w:rPr>
            </w:pPr>
            <w:r w:rsidRPr="00397209">
              <w:rPr>
                <w:spacing w:val="2"/>
                <w:position w:val="2"/>
                <w:sz w:val="28"/>
                <w:szCs w:val="28"/>
              </w:rPr>
              <w:t>Москва – Уссурийск (Воздвиженка)</w:t>
            </w:r>
          </w:p>
        </w:tc>
        <w:tc>
          <w:tcPr>
            <w:tcW w:w="3895" w:type="dxa"/>
          </w:tcPr>
          <w:p w:rsidR="00557F92" w:rsidRPr="00397209" w:rsidRDefault="00557F92" w:rsidP="00F87F74">
            <w:pPr>
              <w:pStyle w:val="NormalWeb"/>
              <w:spacing w:line="277" w:lineRule="atLeast"/>
              <w:rPr>
                <w:spacing w:val="2"/>
                <w:position w:val="2"/>
                <w:sz w:val="28"/>
                <w:szCs w:val="28"/>
              </w:rPr>
            </w:pPr>
          </w:p>
        </w:tc>
      </w:tr>
      <w:tr w:rsidR="00557F92" w:rsidRPr="00397209">
        <w:tc>
          <w:tcPr>
            <w:tcW w:w="897" w:type="dxa"/>
          </w:tcPr>
          <w:p w:rsidR="00557F92" w:rsidRPr="00397209" w:rsidRDefault="00557F92" w:rsidP="00F87F74">
            <w:pPr>
              <w:pStyle w:val="NormalWeb"/>
              <w:spacing w:line="277" w:lineRule="atLeast"/>
              <w:jc w:val="center"/>
              <w:rPr>
                <w:spacing w:val="2"/>
                <w:position w:val="2"/>
                <w:sz w:val="28"/>
                <w:szCs w:val="28"/>
              </w:rPr>
            </w:pPr>
          </w:p>
        </w:tc>
        <w:tc>
          <w:tcPr>
            <w:tcW w:w="5239" w:type="dxa"/>
          </w:tcPr>
          <w:p w:rsidR="00557F92" w:rsidRPr="00397209" w:rsidRDefault="00557F92" w:rsidP="00F87F74">
            <w:pPr>
              <w:pStyle w:val="NormalWeb"/>
              <w:spacing w:line="277" w:lineRule="atLeast"/>
              <w:rPr>
                <w:spacing w:val="2"/>
                <w:position w:val="2"/>
                <w:sz w:val="28"/>
                <w:szCs w:val="28"/>
              </w:rPr>
            </w:pPr>
            <w:r w:rsidRPr="00397209">
              <w:rPr>
                <w:spacing w:val="2"/>
                <w:position w:val="2"/>
                <w:sz w:val="28"/>
                <w:szCs w:val="28"/>
              </w:rPr>
              <w:t>24ф.</w:t>
            </w:r>
          </w:p>
        </w:tc>
        <w:tc>
          <w:tcPr>
            <w:tcW w:w="3895" w:type="dxa"/>
          </w:tcPr>
          <w:p w:rsidR="00557F92" w:rsidRPr="00397209" w:rsidRDefault="00557F92" w:rsidP="00F87F74">
            <w:pPr>
              <w:pStyle w:val="NormalWeb"/>
              <w:spacing w:line="277" w:lineRule="atLeast"/>
              <w:rPr>
                <w:spacing w:val="2"/>
                <w:position w:val="2"/>
                <w:sz w:val="28"/>
                <w:szCs w:val="28"/>
              </w:rPr>
            </w:pPr>
          </w:p>
        </w:tc>
      </w:tr>
      <w:tr w:rsidR="00557F92" w:rsidRPr="00397209">
        <w:tc>
          <w:tcPr>
            <w:tcW w:w="897" w:type="dxa"/>
          </w:tcPr>
          <w:p w:rsidR="00557F92" w:rsidRPr="00397209" w:rsidRDefault="00557F92" w:rsidP="00F87F74">
            <w:pPr>
              <w:pStyle w:val="NormalWeb"/>
              <w:spacing w:line="277" w:lineRule="atLeast"/>
              <w:jc w:val="center"/>
              <w:rPr>
                <w:spacing w:val="2"/>
                <w:position w:val="2"/>
                <w:sz w:val="28"/>
                <w:szCs w:val="28"/>
              </w:rPr>
            </w:pPr>
          </w:p>
        </w:tc>
        <w:tc>
          <w:tcPr>
            <w:tcW w:w="5239" w:type="dxa"/>
          </w:tcPr>
          <w:p w:rsidR="00557F92" w:rsidRPr="00397209" w:rsidRDefault="00557F92" w:rsidP="00F87F74">
            <w:pPr>
              <w:pStyle w:val="NormalWeb"/>
              <w:spacing w:line="277" w:lineRule="atLeast"/>
              <w:rPr>
                <w:spacing w:val="2"/>
                <w:position w:val="2"/>
                <w:sz w:val="28"/>
                <w:szCs w:val="28"/>
              </w:rPr>
            </w:pPr>
            <w:r w:rsidRPr="00397209">
              <w:rPr>
                <w:spacing w:val="2"/>
                <w:position w:val="2"/>
                <w:sz w:val="28"/>
                <w:szCs w:val="28"/>
              </w:rPr>
              <w:t>40ф.</w:t>
            </w:r>
          </w:p>
        </w:tc>
        <w:tc>
          <w:tcPr>
            <w:tcW w:w="3895" w:type="dxa"/>
          </w:tcPr>
          <w:p w:rsidR="00557F92" w:rsidRPr="00397209" w:rsidRDefault="00557F92" w:rsidP="00F87F74">
            <w:pPr>
              <w:pStyle w:val="NormalWeb"/>
              <w:spacing w:line="277" w:lineRule="atLeast"/>
              <w:rPr>
                <w:spacing w:val="2"/>
                <w:position w:val="2"/>
                <w:sz w:val="28"/>
                <w:szCs w:val="28"/>
              </w:rPr>
            </w:pPr>
          </w:p>
        </w:tc>
      </w:tr>
      <w:tr w:rsidR="00557F92" w:rsidRPr="00397209">
        <w:tc>
          <w:tcPr>
            <w:tcW w:w="897" w:type="dxa"/>
          </w:tcPr>
          <w:p w:rsidR="00557F92" w:rsidRPr="00397209" w:rsidRDefault="00557F92" w:rsidP="00F87F74">
            <w:pPr>
              <w:pStyle w:val="NormalWeb"/>
              <w:spacing w:line="277" w:lineRule="atLeast"/>
              <w:jc w:val="center"/>
              <w:rPr>
                <w:spacing w:val="2"/>
                <w:position w:val="2"/>
                <w:sz w:val="28"/>
                <w:szCs w:val="28"/>
              </w:rPr>
            </w:pPr>
            <w:r>
              <w:rPr>
                <w:spacing w:val="2"/>
                <w:position w:val="2"/>
                <w:sz w:val="28"/>
                <w:szCs w:val="28"/>
              </w:rPr>
              <w:t>5</w:t>
            </w:r>
          </w:p>
        </w:tc>
        <w:tc>
          <w:tcPr>
            <w:tcW w:w="5239" w:type="dxa"/>
          </w:tcPr>
          <w:p w:rsidR="00557F92" w:rsidRPr="00397209" w:rsidRDefault="00557F92" w:rsidP="00F87F74">
            <w:pPr>
              <w:pStyle w:val="NormalWeb"/>
              <w:spacing w:line="277" w:lineRule="atLeast"/>
              <w:rPr>
                <w:spacing w:val="2"/>
                <w:position w:val="2"/>
                <w:sz w:val="28"/>
                <w:szCs w:val="28"/>
              </w:rPr>
            </w:pPr>
            <w:r w:rsidRPr="00397209">
              <w:rPr>
                <w:spacing w:val="2"/>
                <w:position w:val="2"/>
                <w:sz w:val="28"/>
                <w:szCs w:val="28"/>
              </w:rPr>
              <w:t xml:space="preserve">Москва – Хабаровск </w:t>
            </w:r>
          </w:p>
        </w:tc>
        <w:tc>
          <w:tcPr>
            <w:tcW w:w="3895" w:type="dxa"/>
          </w:tcPr>
          <w:p w:rsidR="00557F92" w:rsidRPr="00397209" w:rsidRDefault="00557F92" w:rsidP="00F87F74">
            <w:pPr>
              <w:pStyle w:val="NormalWeb"/>
              <w:spacing w:line="277" w:lineRule="atLeast"/>
              <w:rPr>
                <w:spacing w:val="2"/>
                <w:position w:val="2"/>
                <w:sz w:val="28"/>
                <w:szCs w:val="28"/>
              </w:rPr>
            </w:pPr>
          </w:p>
        </w:tc>
      </w:tr>
      <w:tr w:rsidR="00557F92" w:rsidRPr="00397209">
        <w:tc>
          <w:tcPr>
            <w:tcW w:w="897" w:type="dxa"/>
          </w:tcPr>
          <w:p w:rsidR="00557F92" w:rsidRPr="00397209" w:rsidRDefault="00557F92" w:rsidP="00F87F74">
            <w:pPr>
              <w:pStyle w:val="NormalWeb"/>
              <w:spacing w:line="277" w:lineRule="atLeast"/>
              <w:jc w:val="center"/>
              <w:rPr>
                <w:spacing w:val="2"/>
                <w:position w:val="2"/>
                <w:sz w:val="28"/>
                <w:szCs w:val="28"/>
              </w:rPr>
            </w:pPr>
          </w:p>
        </w:tc>
        <w:tc>
          <w:tcPr>
            <w:tcW w:w="5239" w:type="dxa"/>
          </w:tcPr>
          <w:p w:rsidR="00557F92" w:rsidRPr="00397209" w:rsidRDefault="00557F92" w:rsidP="00F87F74">
            <w:pPr>
              <w:pStyle w:val="NormalWeb"/>
              <w:spacing w:line="277" w:lineRule="atLeast"/>
              <w:rPr>
                <w:spacing w:val="2"/>
                <w:position w:val="2"/>
                <w:sz w:val="28"/>
                <w:szCs w:val="28"/>
              </w:rPr>
            </w:pPr>
            <w:r w:rsidRPr="00397209">
              <w:rPr>
                <w:spacing w:val="2"/>
                <w:position w:val="2"/>
                <w:sz w:val="28"/>
                <w:szCs w:val="28"/>
              </w:rPr>
              <w:t>24ф.</w:t>
            </w:r>
          </w:p>
        </w:tc>
        <w:tc>
          <w:tcPr>
            <w:tcW w:w="3895" w:type="dxa"/>
          </w:tcPr>
          <w:p w:rsidR="00557F92" w:rsidRPr="00397209" w:rsidRDefault="00557F92" w:rsidP="00F87F74">
            <w:pPr>
              <w:pStyle w:val="NormalWeb"/>
              <w:spacing w:line="277" w:lineRule="atLeast"/>
              <w:rPr>
                <w:spacing w:val="2"/>
                <w:position w:val="2"/>
                <w:sz w:val="28"/>
                <w:szCs w:val="28"/>
              </w:rPr>
            </w:pPr>
          </w:p>
        </w:tc>
      </w:tr>
      <w:tr w:rsidR="00557F92" w:rsidRPr="00397209">
        <w:tc>
          <w:tcPr>
            <w:tcW w:w="897" w:type="dxa"/>
          </w:tcPr>
          <w:p w:rsidR="00557F92" w:rsidRPr="00397209" w:rsidRDefault="00557F92" w:rsidP="00F87F74">
            <w:pPr>
              <w:pStyle w:val="NormalWeb"/>
              <w:spacing w:line="277" w:lineRule="atLeast"/>
              <w:jc w:val="center"/>
              <w:rPr>
                <w:spacing w:val="2"/>
                <w:position w:val="2"/>
                <w:sz w:val="28"/>
                <w:szCs w:val="28"/>
              </w:rPr>
            </w:pPr>
          </w:p>
        </w:tc>
        <w:tc>
          <w:tcPr>
            <w:tcW w:w="5239" w:type="dxa"/>
          </w:tcPr>
          <w:p w:rsidR="00557F92" w:rsidRPr="00397209" w:rsidRDefault="00557F92" w:rsidP="00F87F74">
            <w:pPr>
              <w:pStyle w:val="NormalWeb"/>
              <w:spacing w:line="277" w:lineRule="atLeast"/>
              <w:rPr>
                <w:spacing w:val="2"/>
                <w:position w:val="2"/>
                <w:sz w:val="28"/>
                <w:szCs w:val="28"/>
              </w:rPr>
            </w:pPr>
            <w:r w:rsidRPr="00397209">
              <w:rPr>
                <w:spacing w:val="2"/>
                <w:position w:val="2"/>
                <w:sz w:val="28"/>
                <w:szCs w:val="28"/>
              </w:rPr>
              <w:t>40ф.</w:t>
            </w:r>
          </w:p>
        </w:tc>
        <w:tc>
          <w:tcPr>
            <w:tcW w:w="3895" w:type="dxa"/>
          </w:tcPr>
          <w:p w:rsidR="00557F92" w:rsidRPr="00397209" w:rsidRDefault="00557F92" w:rsidP="00F87F74">
            <w:pPr>
              <w:pStyle w:val="NormalWeb"/>
              <w:spacing w:line="277" w:lineRule="atLeast"/>
              <w:rPr>
                <w:spacing w:val="2"/>
                <w:position w:val="2"/>
                <w:sz w:val="28"/>
                <w:szCs w:val="28"/>
              </w:rPr>
            </w:pPr>
          </w:p>
        </w:tc>
      </w:tr>
      <w:tr w:rsidR="00557F92" w:rsidRPr="00397209">
        <w:tc>
          <w:tcPr>
            <w:tcW w:w="897" w:type="dxa"/>
          </w:tcPr>
          <w:p w:rsidR="00557F92" w:rsidRPr="00397209" w:rsidRDefault="00557F92" w:rsidP="00F87F74">
            <w:pPr>
              <w:pStyle w:val="NormalWeb"/>
              <w:spacing w:line="277" w:lineRule="atLeast"/>
              <w:jc w:val="center"/>
              <w:rPr>
                <w:spacing w:val="2"/>
                <w:position w:val="2"/>
                <w:sz w:val="28"/>
                <w:szCs w:val="28"/>
              </w:rPr>
            </w:pPr>
            <w:r>
              <w:rPr>
                <w:spacing w:val="2"/>
                <w:position w:val="2"/>
                <w:sz w:val="28"/>
                <w:szCs w:val="28"/>
              </w:rPr>
              <w:t>6</w:t>
            </w:r>
          </w:p>
        </w:tc>
        <w:tc>
          <w:tcPr>
            <w:tcW w:w="5239" w:type="dxa"/>
          </w:tcPr>
          <w:p w:rsidR="00557F92" w:rsidRPr="00397209" w:rsidRDefault="00557F92" w:rsidP="00F87F74">
            <w:pPr>
              <w:pStyle w:val="NormalWeb"/>
              <w:spacing w:line="277" w:lineRule="atLeast"/>
              <w:rPr>
                <w:spacing w:val="2"/>
                <w:position w:val="2"/>
                <w:sz w:val="28"/>
                <w:szCs w:val="28"/>
              </w:rPr>
            </w:pPr>
            <w:r w:rsidRPr="00397209">
              <w:rPr>
                <w:spacing w:val="2"/>
                <w:position w:val="2"/>
                <w:sz w:val="28"/>
                <w:szCs w:val="28"/>
              </w:rPr>
              <w:t>Москва – Хабаровск (Корфовский)</w:t>
            </w:r>
          </w:p>
        </w:tc>
        <w:tc>
          <w:tcPr>
            <w:tcW w:w="3895" w:type="dxa"/>
          </w:tcPr>
          <w:p w:rsidR="00557F92" w:rsidRPr="00397209" w:rsidRDefault="00557F92" w:rsidP="00F87F74">
            <w:pPr>
              <w:pStyle w:val="NormalWeb"/>
              <w:spacing w:line="277" w:lineRule="atLeast"/>
              <w:rPr>
                <w:spacing w:val="2"/>
                <w:position w:val="2"/>
                <w:sz w:val="28"/>
                <w:szCs w:val="28"/>
              </w:rPr>
            </w:pPr>
          </w:p>
        </w:tc>
      </w:tr>
      <w:tr w:rsidR="00557F92" w:rsidRPr="00397209">
        <w:tc>
          <w:tcPr>
            <w:tcW w:w="897" w:type="dxa"/>
          </w:tcPr>
          <w:p w:rsidR="00557F92" w:rsidRPr="00397209" w:rsidRDefault="00557F92" w:rsidP="00F87F74">
            <w:pPr>
              <w:pStyle w:val="NormalWeb"/>
              <w:spacing w:line="277" w:lineRule="atLeast"/>
              <w:jc w:val="center"/>
              <w:rPr>
                <w:spacing w:val="2"/>
                <w:position w:val="2"/>
                <w:sz w:val="28"/>
                <w:szCs w:val="28"/>
              </w:rPr>
            </w:pPr>
          </w:p>
        </w:tc>
        <w:tc>
          <w:tcPr>
            <w:tcW w:w="5239" w:type="dxa"/>
          </w:tcPr>
          <w:p w:rsidR="00557F92" w:rsidRPr="00397209" w:rsidRDefault="00557F92" w:rsidP="00F87F74">
            <w:pPr>
              <w:pStyle w:val="NormalWeb"/>
              <w:spacing w:line="277" w:lineRule="atLeast"/>
              <w:rPr>
                <w:spacing w:val="2"/>
                <w:position w:val="2"/>
                <w:sz w:val="28"/>
                <w:szCs w:val="28"/>
              </w:rPr>
            </w:pPr>
            <w:r w:rsidRPr="00397209">
              <w:rPr>
                <w:spacing w:val="2"/>
                <w:position w:val="2"/>
                <w:sz w:val="28"/>
                <w:szCs w:val="28"/>
              </w:rPr>
              <w:t>24ф.</w:t>
            </w:r>
          </w:p>
        </w:tc>
        <w:tc>
          <w:tcPr>
            <w:tcW w:w="3895" w:type="dxa"/>
          </w:tcPr>
          <w:p w:rsidR="00557F92" w:rsidRPr="00397209" w:rsidRDefault="00557F92" w:rsidP="00F87F74">
            <w:pPr>
              <w:pStyle w:val="NormalWeb"/>
              <w:spacing w:line="277" w:lineRule="atLeast"/>
              <w:rPr>
                <w:spacing w:val="2"/>
                <w:position w:val="2"/>
                <w:sz w:val="28"/>
                <w:szCs w:val="28"/>
              </w:rPr>
            </w:pPr>
          </w:p>
        </w:tc>
      </w:tr>
      <w:tr w:rsidR="00557F92" w:rsidRPr="00397209">
        <w:tc>
          <w:tcPr>
            <w:tcW w:w="897" w:type="dxa"/>
          </w:tcPr>
          <w:p w:rsidR="00557F92" w:rsidRPr="00397209" w:rsidRDefault="00557F92" w:rsidP="00F87F74">
            <w:pPr>
              <w:pStyle w:val="NormalWeb"/>
              <w:spacing w:line="277" w:lineRule="atLeast"/>
              <w:jc w:val="center"/>
              <w:rPr>
                <w:spacing w:val="2"/>
                <w:position w:val="2"/>
                <w:sz w:val="28"/>
                <w:szCs w:val="28"/>
              </w:rPr>
            </w:pPr>
          </w:p>
        </w:tc>
        <w:tc>
          <w:tcPr>
            <w:tcW w:w="5239" w:type="dxa"/>
          </w:tcPr>
          <w:p w:rsidR="00557F92" w:rsidRPr="00397209" w:rsidRDefault="00557F92" w:rsidP="00F87F74">
            <w:pPr>
              <w:pStyle w:val="NormalWeb"/>
              <w:spacing w:line="277" w:lineRule="atLeast"/>
              <w:rPr>
                <w:spacing w:val="2"/>
                <w:position w:val="2"/>
                <w:sz w:val="28"/>
                <w:szCs w:val="28"/>
              </w:rPr>
            </w:pPr>
            <w:r w:rsidRPr="00397209">
              <w:rPr>
                <w:spacing w:val="2"/>
                <w:position w:val="2"/>
                <w:sz w:val="28"/>
                <w:szCs w:val="28"/>
              </w:rPr>
              <w:t>40ф.</w:t>
            </w:r>
          </w:p>
        </w:tc>
        <w:tc>
          <w:tcPr>
            <w:tcW w:w="3895" w:type="dxa"/>
          </w:tcPr>
          <w:p w:rsidR="00557F92" w:rsidRPr="00397209" w:rsidRDefault="00557F92" w:rsidP="00F87F74">
            <w:pPr>
              <w:pStyle w:val="NormalWeb"/>
              <w:spacing w:line="277" w:lineRule="atLeast"/>
              <w:rPr>
                <w:spacing w:val="2"/>
                <w:position w:val="2"/>
                <w:sz w:val="28"/>
                <w:szCs w:val="28"/>
              </w:rPr>
            </w:pPr>
          </w:p>
        </w:tc>
      </w:tr>
      <w:tr w:rsidR="00557F92" w:rsidRPr="00397209">
        <w:tc>
          <w:tcPr>
            <w:tcW w:w="897" w:type="dxa"/>
          </w:tcPr>
          <w:p w:rsidR="00557F92" w:rsidRPr="00397209" w:rsidRDefault="00557F92" w:rsidP="00F87F74">
            <w:pPr>
              <w:pStyle w:val="NormalWeb"/>
              <w:spacing w:line="277" w:lineRule="atLeast"/>
              <w:jc w:val="center"/>
              <w:rPr>
                <w:spacing w:val="2"/>
                <w:position w:val="2"/>
                <w:sz w:val="28"/>
                <w:szCs w:val="28"/>
              </w:rPr>
            </w:pPr>
            <w:r>
              <w:rPr>
                <w:spacing w:val="2"/>
                <w:position w:val="2"/>
                <w:sz w:val="28"/>
                <w:szCs w:val="28"/>
              </w:rPr>
              <w:t>7</w:t>
            </w:r>
          </w:p>
        </w:tc>
        <w:tc>
          <w:tcPr>
            <w:tcW w:w="5239" w:type="dxa"/>
          </w:tcPr>
          <w:p w:rsidR="00557F92" w:rsidRPr="00397209" w:rsidRDefault="00557F92" w:rsidP="00F87F74">
            <w:pPr>
              <w:pStyle w:val="NormalWeb"/>
              <w:spacing w:line="277" w:lineRule="atLeast"/>
              <w:rPr>
                <w:spacing w:val="2"/>
                <w:position w:val="2"/>
                <w:sz w:val="28"/>
                <w:szCs w:val="28"/>
              </w:rPr>
            </w:pPr>
            <w:r w:rsidRPr="00397209">
              <w:rPr>
                <w:spacing w:val="2"/>
                <w:position w:val="2"/>
                <w:sz w:val="28"/>
                <w:szCs w:val="28"/>
              </w:rPr>
              <w:t xml:space="preserve">Москва – Иркутск </w:t>
            </w:r>
          </w:p>
        </w:tc>
        <w:tc>
          <w:tcPr>
            <w:tcW w:w="3895" w:type="dxa"/>
          </w:tcPr>
          <w:p w:rsidR="00557F92" w:rsidRPr="00397209" w:rsidRDefault="00557F92" w:rsidP="00F87F74">
            <w:pPr>
              <w:pStyle w:val="NormalWeb"/>
              <w:spacing w:line="277" w:lineRule="atLeast"/>
              <w:rPr>
                <w:spacing w:val="2"/>
                <w:position w:val="2"/>
                <w:sz w:val="28"/>
                <w:szCs w:val="28"/>
              </w:rPr>
            </w:pPr>
          </w:p>
        </w:tc>
      </w:tr>
      <w:tr w:rsidR="00557F92" w:rsidRPr="00397209">
        <w:tc>
          <w:tcPr>
            <w:tcW w:w="897" w:type="dxa"/>
          </w:tcPr>
          <w:p w:rsidR="00557F92" w:rsidRPr="00397209" w:rsidRDefault="00557F92" w:rsidP="00F87F74">
            <w:pPr>
              <w:pStyle w:val="NormalWeb"/>
              <w:spacing w:line="277" w:lineRule="atLeast"/>
              <w:jc w:val="center"/>
              <w:rPr>
                <w:spacing w:val="2"/>
                <w:position w:val="2"/>
                <w:sz w:val="28"/>
                <w:szCs w:val="28"/>
              </w:rPr>
            </w:pPr>
          </w:p>
        </w:tc>
        <w:tc>
          <w:tcPr>
            <w:tcW w:w="5239" w:type="dxa"/>
          </w:tcPr>
          <w:p w:rsidR="00557F92" w:rsidRPr="00397209" w:rsidRDefault="00557F92" w:rsidP="00F87F74">
            <w:pPr>
              <w:pStyle w:val="NormalWeb"/>
              <w:spacing w:line="277" w:lineRule="atLeast"/>
              <w:rPr>
                <w:spacing w:val="2"/>
                <w:position w:val="2"/>
                <w:sz w:val="28"/>
                <w:szCs w:val="28"/>
              </w:rPr>
            </w:pPr>
            <w:r w:rsidRPr="00397209">
              <w:rPr>
                <w:spacing w:val="2"/>
                <w:position w:val="2"/>
                <w:sz w:val="28"/>
                <w:szCs w:val="28"/>
              </w:rPr>
              <w:t>24ф.</w:t>
            </w:r>
          </w:p>
        </w:tc>
        <w:tc>
          <w:tcPr>
            <w:tcW w:w="3895" w:type="dxa"/>
          </w:tcPr>
          <w:p w:rsidR="00557F92" w:rsidRPr="00397209" w:rsidRDefault="00557F92" w:rsidP="00F87F74">
            <w:pPr>
              <w:pStyle w:val="NormalWeb"/>
              <w:spacing w:line="277" w:lineRule="atLeast"/>
              <w:rPr>
                <w:spacing w:val="2"/>
                <w:position w:val="2"/>
                <w:sz w:val="28"/>
                <w:szCs w:val="28"/>
              </w:rPr>
            </w:pPr>
          </w:p>
        </w:tc>
      </w:tr>
      <w:tr w:rsidR="00557F92" w:rsidRPr="00397209">
        <w:tc>
          <w:tcPr>
            <w:tcW w:w="897" w:type="dxa"/>
          </w:tcPr>
          <w:p w:rsidR="00557F92" w:rsidRPr="00397209" w:rsidRDefault="00557F92" w:rsidP="00F87F74">
            <w:pPr>
              <w:pStyle w:val="NormalWeb"/>
              <w:spacing w:line="277" w:lineRule="atLeast"/>
              <w:jc w:val="center"/>
              <w:rPr>
                <w:spacing w:val="2"/>
                <w:position w:val="2"/>
                <w:sz w:val="28"/>
                <w:szCs w:val="28"/>
              </w:rPr>
            </w:pPr>
          </w:p>
        </w:tc>
        <w:tc>
          <w:tcPr>
            <w:tcW w:w="5239" w:type="dxa"/>
          </w:tcPr>
          <w:p w:rsidR="00557F92" w:rsidRPr="00397209" w:rsidRDefault="00557F92" w:rsidP="00F87F74">
            <w:pPr>
              <w:pStyle w:val="NormalWeb"/>
              <w:spacing w:line="277" w:lineRule="atLeast"/>
              <w:rPr>
                <w:spacing w:val="2"/>
                <w:position w:val="2"/>
                <w:sz w:val="28"/>
                <w:szCs w:val="28"/>
              </w:rPr>
            </w:pPr>
            <w:r w:rsidRPr="00397209">
              <w:rPr>
                <w:spacing w:val="2"/>
                <w:position w:val="2"/>
                <w:sz w:val="28"/>
                <w:szCs w:val="28"/>
              </w:rPr>
              <w:t>40ф.</w:t>
            </w:r>
          </w:p>
        </w:tc>
        <w:tc>
          <w:tcPr>
            <w:tcW w:w="3895" w:type="dxa"/>
          </w:tcPr>
          <w:p w:rsidR="00557F92" w:rsidRPr="00397209" w:rsidRDefault="00557F92" w:rsidP="00F87F74">
            <w:pPr>
              <w:pStyle w:val="NormalWeb"/>
              <w:spacing w:line="277" w:lineRule="atLeast"/>
              <w:rPr>
                <w:spacing w:val="2"/>
                <w:position w:val="2"/>
                <w:sz w:val="28"/>
                <w:szCs w:val="28"/>
              </w:rPr>
            </w:pPr>
          </w:p>
        </w:tc>
      </w:tr>
      <w:tr w:rsidR="00557F92" w:rsidRPr="00397209">
        <w:tc>
          <w:tcPr>
            <w:tcW w:w="897" w:type="dxa"/>
          </w:tcPr>
          <w:p w:rsidR="00557F92" w:rsidRPr="00397209" w:rsidRDefault="00557F92" w:rsidP="00F87F74">
            <w:pPr>
              <w:pStyle w:val="NormalWeb"/>
              <w:spacing w:line="277" w:lineRule="atLeast"/>
              <w:jc w:val="center"/>
              <w:rPr>
                <w:spacing w:val="2"/>
                <w:position w:val="2"/>
                <w:sz w:val="28"/>
                <w:szCs w:val="28"/>
              </w:rPr>
            </w:pPr>
            <w:r>
              <w:rPr>
                <w:spacing w:val="2"/>
                <w:position w:val="2"/>
                <w:sz w:val="28"/>
                <w:szCs w:val="28"/>
              </w:rPr>
              <w:t>8</w:t>
            </w:r>
          </w:p>
        </w:tc>
        <w:tc>
          <w:tcPr>
            <w:tcW w:w="5239" w:type="dxa"/>
          </w:tcPr>
          <w:p w:rsidR="00557F92" w:rsidRPr="00397209" w:rsidRDefault="00557F92" w:rsidP="00F87F74">
            <w:pPr>
              <w:pStyle w:val="NormalWeb"/>
              <w:spacing w:line="277" w:lineRule="atLeast"/>
              <w:rPr>
                <w:spacing w:val="2"/>
                <w:position w:val="2"/>
                <w:sz w:val="28"/>
                <w:szCs w:val="28"/>
              </w:rPr>
            </w:pPr>
            <w:r w:rsidRPr="00397209">
              <w:rPr>
                <w:spacing w:val="2"/>
                <w:position w:val="2"/>
                <w:sz w:val="28"/>
                <w:szCs w:val="28"/>
              </w:rPr>
              <w:t>Москва – Иркутск (Усолье Сибирское)</w:t>
            </w:r>
          </w:p>
        </w:tc>
        <w:tc>
          <w:tcPr>
            <w:tcW w:w="3895" w:type="dxa"/>
          </w:tcPr>
          <w:p w:rsidR="00557F92" w:rsidRPr="00397209" w:rsidRDefault="00557F92" w:rsidP="00F87F74">
            <w:pPr>
              <w:pStyle w:val="NormalWeb"/>
              <w:spacing w:line="277" w:lineRule="atLeast"/>
              <w:rPr>
                <w:spacing w:val="2"/>
                <w:position w:val="2"/>
                <w:sz w:val="28"/>
                <w:szCs w:val="28"/>
              </w:rPr>
            </w:pPr>
          </w:p>
        </w:tc>
      </w:tr>
      <w:tr w:rsidR="00557F92" w:rsidRPr="00397209">
        <w:tc>
          <w:tcPr>
            <w:tcW w:w="897" w:type="dxa"/>
          </w:tcPr>
          <w:p w:rsidR="00557F92" w:rsidRPr="00397209" w:rsidRDefault="00557F92" w:rsidP="00F87F74">
            <w:pPr>
              <w:pStyle w:val="NormalWeb"/>
              <w:spacing w:line="277" w:lineRule="atLeast"/>
              <w:jc w:val="center"/>
              <w:rPr>
                <w:spacing w:val="2"/>
                <w:position w:val="2"/>
                <w:sz w:val="28"/>
                <w:szCs w:val="28"/>
              </w:rPr>
            </w:pPr>
          </w:p>
        </w:tc>
        <w:tc>
          <w:tcPr>
            <w:tcW w:w="5239" w:type="dxa"/>
          </w:tcPr>
          <w:p w:rsidR="00557F92" w:rsidRPr="00397209" w:rsidRDefault="00557F92" w:rsidP="00F87F74">
            <w:pPr>
              <w:pStyle w:val="NormalWeb"/>
              <w:spacing w:line="277" w:lineRule="atLeast"/>
              <w:rPr>
                <w:spacing w:val="2"/>
                <w:position w:val="2"/>
                <w:sz w:val="28"/>
                <w:szCs w:val="28"/>
              </w:rPr>
            </w:pPr>
            <w:r w:rsidRPr="00397209">
              <w:rPr>
                <w:spacing w:val="2"/>
                <w:position w:val="2"/>
                <w:sz w:val="28"/>
                <w:szCs w:val="28"/>
              </w:rPr>
              <w:t>24ф.</w:t>
            </w:r>
          </w:p>
        </w:tc>
        <w:tc>
          <w:tcPr>
            <w:tcW w:w="3895" w:type="dxa"/>
          </w:tcPr>
          <w:p w:rsidR="00557F92" w:rsidRPr="00397209" w:rsidRDefault="00557F92" w:rsidP="00F87F74">
            <w:pPr>
              <w:pStyle w:val="NormalWeb"/>
              <w:spacing w:line="277" w:lineRule="atLeast"/>
              <w:rPr>
                <w:spacing w:val="2"/>
                <w:position w:val="2"/>
                <w:sz w:val="28"/>
                <w:szCs w:val="28"/>
              </w:rPr>
            </w:pPr>
          </w:p>
        </w:tc>
      </w:tr>
      <w:tr w:rsidR="00557F92" w:rsidRPr="00397209">
        <w:tc>
          <w:tcPr>
            <w:tcW w:w="897" w:type="dxa"/>
          </w:tcPr>
          <w:p w:rsidR="00557F92" w:rsidRPr="00397209" w:rsidRDefault="00557F92" w:rsidP="00F87F74">
            <w:pPr>
              <w:pStyle w:val="NormalWeb"/>
              <w:spacing w:line="277" w:lineRule="atLeast"/>
              <w:jc w:val="center"/>
              <w:rPr>
                <w:spacing w:val="2"/>
                <w:position w:val="2"/>
                <w:sz w:val="28"/>
                <w:szCs w:val="28"/>
              </w:rPr>
            </w:pPr>
          </w:p>
        </w:tc>
        <w:tc>
          <w:tcPr>
            <w:tcW w:w="5239" w:type="dxa"/>
          </w:tcPr>
          <w:p w:rsidR="00557F92" w:rsidRPr="00397209" w:rsidRDefault="00557F92" w:rsidP="00F87F74">
            <w:pPr>
              <w:pStyle w:val="NormalWeb"/>
              <w:spacing w:line="277" w:lineRule="atLeast"/>
              <w:rPr>
                <w:spacing w:val="2"/>
                <w:position w:val="2"/>
                <w:sz w:val="28"/>
                <w:szCs w:val="28"/>
              </w:rPr>
            </w:pPr>
            <w:r w:rsidRPr="00397209">
              <w:rPr>
                <w:spacing w:val="2"/>
                <w:position w:val="2"/>
                <w:sz w:val="28"/>
                <w:szCs w:val="28"/>
              </w:rPr>
              <w:t>40ф.</w:t>
            </w:r>
          </w:p>
        </w:tc>
        <w:tc>
          <w:tcPr>
            <w:tcW w:w="3895" w:type="dxa"/>
          </w:tcPr>
          <w:p w:rsidR="00557F92" w:rsidRPr="00397209" w:rsidRDefault="00557F92" w:rsidP="00F87F74">
            <w:pPr>
              <w:pStyle w:val="NormalWeb"/>
              <w:spacing w:line="277" w:lineRule="atLeast"/>
              <w:rPr>
                <w:spacing w:val="2"/>
                <w:position w:val="2"/>
                <w:sz w:val="28"/>
                <w:szCs w:val="28"/>
              </w:rPr>
            </w:pPr>
          </w:p>
        </w:tc>
      </w:tr>
      <w:tr w:rsidR="00557F92" w:rsidRPr="00397209">
        <w:tc>
          <w:tcPr>
            <w:tcW w:w="897" w:type="dxa"/>
          </w:tcPr>
          <w:p w:rsidR="00557F92" w:rsidRPr="00397209" w:rsidRDefault="00557F92" w:rsidP="00F87F74">
            <w:pPr>
              <w:pStyle w:val="NormalWeb"/>
              <w:spacing w:line="277" w:lineRule="atLeast"/>
              <w:jc w:val="center"/>
              <w:rPr>
                <w:spacing w:val="2"/>
                <w:position w:val="2"/>
                <w:sz w:val="28"/>
                <w:szCs w:val="28"/>
              </w:rPr>
            </w:pPr>
            <w:r>
              <w:rPr>
                <w:spacing w:val="2"/>
                <w:position w:val="2"/>
                <w:sz w:val="28"/>
                <w:szCs w:val="28"/>
              </w:rPr>
              <w:t>9</w:t>
            </w:r>
          </w:p>
        </w:tc>
        <w:tc>
          <w:tcPr>
            <w:tcW w:w="5239" w:type="dxa"/>
          </w:tcPr>
          <w:p w:rsidR="00557F92" w:rsidRPr="00397209" w:rsidRDefault="00557F92" w:rsidP="00F87F74">
            <w:pPr>
              <w:pStyle w:val="NormalWeb"/>
              <w:spacing w:line="277" w:lineRule="atLeast"/>
              <w:rPr>
                <w:spacing w:val="2"/>
                <w:position w:val="2"/>
                <w:sz w:val="28"/>
                <w:szCs w:val="28"/>
              </w:rPr>
            </w:pPr>
            <w:r w:rsidRPr="00397209">
              <w:rPr>
                <w:spacing w:val="2"/>
                <w:position w:val="2"/>
                <w:sz w:val="28"/>
                <w:szCs w:val="28"/>
              </w:rPr>
              <w:t>Москва – Иркутск (Залари)</w:t>
            </w:r>
          </w:p>
        </w:tc>
        <w:tc>
          <w:tcPr>
            <w:tcW w:w="3895" w:type="dxa"/>
          </w:tcPr>
          <w:p w:rsidR="00557F92" w:rsidRPr="00397209" w:rsidRDefault="00557F92" w:rsidP="00F87F74">
            <w:pPr>
              <w:pStyle w:val="NormalWeb"/>
              <w:spacing w:line="277" w:lineRule="atLeast"/>
              <w:rPr>
                <w:spacing w:val="2"/>
                <w:position w:val="2"/>
                <w:sz w:val="28"/>
                <w:szCs w:val="28"/>
              </w:rPr>
            </w:pPr>
          </w:p>
        </w:tc>
      </w:tr>
      <w:tr w:rsidR="00557F92" w:rsidRPr="00397209">
        <w:tc>
          <w:tcPr>
            <w:tcW w:w="897" w:type="dxa"/>
          </w:tcPr>
          <w:p w:rsidR="00557F92" w:rsidRPr="00397209" w:rsidRDefault="00557F92" w:rsidP="00F87F74">
            <w:pPr>
              <w:pStyle w:val="NormalWeb"/>
              <w:spacing w:line="277" w:lineRule="atLeast"/>
              <w:jc w:val="center"/>
              <w:rPr>
                <w:spacing w:val="2"/>
                <w:position w:val="2"/>
                <w:sz w:val="28"/>
                <w:szCs w:val="28"/>
              </w:rPr>
            </w:pPr>
          </w:p>
        </w:tc>
        <w:tc>
          <w:tcPr>
            <w:tcW w:w="5239" w:type="dxa"/>
          </w:tcPr>
          <w:p w:rsidR="00557F92" w:rsidRPr="00397209" w:rsidRDefault="00557F92" w:rsidP="00F87F74">
            <w:pPr>
              <w:pStyle w:val="NormalWeb"/>
              <w:spacing w:line="277" w:lineRule="atLeast"/>
              <w:rPr>
                <w:spacing w:val="2"/>
                <w:position w:val="2"/>
                <w:sz w:val="28"/>
                <w:szCs w:val="28"/>
              </w:rPr>
            </w:pPr>
            <w:r w:rsidRPr="00397209">
              <w:rPr>
                <w:spacing w:val="2"/>
                <w:position w:val="2"/>
                <w:sz w:val="28"/>
                <w:szCs w:val="28"/>
              </w:rPr>
              <w:t>24ф.</w:t>
            </w:r>
          </w:p>
        </w:tc>
        <w:tc>
          <w:tcPr>
            <w:tcW w:w="3895" w:type="dxa"/>
          </w:tcPr>
          <w:p w:rsidR="00557F92" w:rsidRPr="00397209" w:rsidRDefault="00557F92" w:rsidP="00F87F74">
            <w:pPr>
              <w:pStyle w:val="NormalWeb"/>
              <w:spacing w:line="277" w:lineRule="atLeast"/>
              <w:rPr>
                <w:spacing w:val="2"/>
                <w:position w:val="2"/>
                <w:sz w:val="28"/>
                <w:szCs w:val="28"/>
              </w:rPr>
            </w:pPr>
          </w:p>
        </w:tc>
      </w:tr>
      <w:tr w:rsidR="00557F92" w:rsidRPr="00397209">
        <w:tc>
          <w:tcPr>
            <w:tcW w:w="897" w:type="dxa"/>
          </w:tcPr>
          <w:p w:rsidR="00557F92" w:rsidRPr="00397209" w:rsidRDefault="00557F92" w:rsidP="00F87F74">
            <w:pPr>
              <w:pStyle w:val="NormalWeb"/>
              <w:spacing w:line="277" w:lineRule="atLeast"/>
              <w:jc w:val="center"/>
              <w:rPr>
                <w:spacing w:val="2"/>
                <w:position w:val="2"/>
                <w:sz w:val="28"/>
                <w:szCs w:val="28"/>
              </w:rPr>
            </w:pPr>
          </w:p>
        </w:tc>
        <w:tc>
          <w:tcPr>
            <w:tcW w:w="5239" w:type="dxa"/>
          </w:tcPr>
          <w:p w:rsidR="00557F92" w:rsidRPr="00397209" w:rsidRDefault="00557F92" w:rsidP="00F87F74">
            <w:pPr>
              <w:pStyle w:val="NormalWeb"/>
              <w:spacing w:line="277" w:lineRule="atLeast"/>
              <w:rPr>
                <w:spacing w:val="2"/>
                <w:position w:val="2"/>
                <w:sz w:val="28"/>
                <w:szCs w:val="28"/>
              </w:rPr>
            </w:pPr>
            <w:r w:rsidRPr="00397209">
              <w:rPr>
                <w:spacing w:val="2"/>
                <w:position w:val="2"/>
                <w:sz w:val="28"/>
                <w:szCs w:val="28"/>
              </w:rPr>
              <w:t>40ф.</w:t>
            </w:r>
          </w:p>
        </w:tc>
        <w:tc>
          <w:tcPr>
            <w:tcW w:w="3895" w:type="dxa"/>
          </w:tcPr>
          <w:p w:rsidR="00557F92" w:rsidRPr="00397209" w:rsidRDefault="00557F92" w:rsidP="00F87F74">
            <w:pPr>
              <w:pStyle w:val="NormalWeb"/>
              <w:spacing w:line="277" w:lineRule="atLeast"/>
              <w:rPr>
                <w:spacing w:val="2"/>
                <w:position w:val="2"/>
                <w:sz w:val="28"/>
                <w:szCs w:val="28"/>
              </w:rPr>
            </w:pPr>
          </w:p>
        </w:tc>
      </w:tr>
      <w:tr w:rsidR="00557F92" w:rsidRPr="00397209">
        <w:tc>
          <w:tcPr>
            <w:tcW w:w="897" w:type="dxa"/>
          </w:tcPr>
          <w:p w:rsidR="00557F92" w:rsidRPr="00397209" w:rsidRDefault="00557F92" w:rsidP="00F87F74">
            <w:pPr>
              <w:pStyle w:val="NormalWeb"/>
              <w:spacing w:line="277" w:lineRule="atLeast"/>
              <w:jc w:val="center"/>
              <w:rPr>
                <w:spacing w:val="2"/>
                <w:position w:val="2"/>
                <w:sz w:val="28"/>
                <w:szCs w:val="28"/>
              </w:rPr>
            </w:pPr>
            <w:r>
              <w:rPr>
                <w:spacing w:val="2"/>
                <w:position w:val="2"/>
                <w:sz w:val="28"/>
                <w:szCs w:val="28"/>
              </w:rPr>
              <w:t>10</w:t>
            </w:r>
          </w:p>
        </w:tc>
        <w:tc>
          <w:tcPr>
            <w:tcW w:w="5239" w:type="dxa"/>
          </w:tcPr>
          <w:p w:rsidR="00557F92" w:rsidRPr="00397209" w:rsidRDefault="00557F92" w:rsidP="00F87F74">
            <w:pPr>
              <w:pStyle w:val="NormalWeb"/>
              <w:spacing w:line="277" w:lineRule="atLeast"/>
              <w:rPr>
                <w:spacing w:val="2"/>
                <w:position w:val="2"/>
                <w:sz w:val="28"/>
                <w:szCs w:val="28"/>
              </w:rPr>
            </w:pPr>
            <w:r w:rsidRPr="00397209">
              <w:rPr>
                <w:spacing w:val="2"/>
                <w:position w:val="2"/>
                <w:sz w:val="28"/>
                <w:szCs w:val="28"/>
              </w:rPr>
              <w:t>Москва – Красноярск (Железногорск)</w:t>
            </w:r>
          </w:p>
        </w:tc>
        <w:tc>
          <w:tcPr>
            <w:tcW w:w="3895" w:type="dxa"/>
          </w:tcPr>
          <w:p w:rsidR="00557F92" w:rsidRPr="00397209" w:rsidRDefault="00557F92" w:rsidP="00F87F74">
            <w:pPr>
              <w:pStyle w:val="NormalWeb"/>
              <w:spacing w:line="277" w:lineRule="atLeast"/>
              <w:rPr>
                <w:spacing w:val="2"/>
                <w:position w:val="2"/>
                <w:sz w:val="28"/>
                <w:szCs w:val="28"/>
              </w:rPr>
            </w:pPr>
          </w:p>
        </w:tc>
      </w:tr>
      <w:tr w:rsidR="00557F92" w:rsidRPr="00397209">
        <w:tc>
          <w:tcPr>
            <w:tcW w:w="897" w:type="dxa"/>
          </w:tcPr>
          <w:p w:rsidR="00557F92" w:rsidRPr="00397209" w:rsidRDefault="00557F92" w:rsidP="00F87F74">
            <w:pPr>
              <w:pStyle w:val="NormalWeb"/>
              <w:spacing w:line="277" w:lineRule="atLeast"/>
              <w:jc w:val="center"/>
              <w:rPr>
                <w:spacing w:val="2"/>
                <w:position w:val="2"/>
                <w:sz w:val="28"/>
                <w:szCs w:val="28"/>
              </w:rPr>
            </w:pPr>
          </w:p>
        </w:tc>
        <w:tc>
          <w:tcPr>
            <w:tcW w:w="5239" w:type="dxa"/>
          </w:tcPr>
          <w:p w:rsidR="00557F92" w:rsidRPr="00397209" w:rsidRDefault="00557F92" w:rsidP="00F87F74">
            <w:pPr>
              <w:pStyle w:val="NormalWeb"/>
              <w:spacing w:line="277" w:lineRule="atLeast"/>
              <w:rPr>
                <w:spacing w:val="2"/>
                <w:position w:val="2"/>
                <w:sz w:val="28"/>
                <w:szCs w:val="28"/>
              </w:rPr>
            </w:pPr>
            <w:r w:rsidRPr="00397209">
              <w:rPr>
                <w:spacing w:val="2"/>
                <w:position w:val="2"/>
                <w:sz w:val="28"/>
                <w:szCs w:val="28"/>
              </w:rPr>
              <w:t>24ф.</w:t>
            </w:r>
          </w:p>
        </w:tc>
        <w:tc>
          <w:tcPr>
            <w:tcW w:w="3895" w:type="dxa"/>
          </w:tcPr>
          <w:p w:rsidR="00557F92" w:rsidRPr="00397209" w:rsidRDefault="00557F92" w:rsidP="00F87F74">
            <w:pPr>
              <w:pStyle w:val="NormalWeb"/>
              <w:spacing w:line="277" w:lineRule="atLeast"/>
              <w:rPr>
                <w:spacing w:val="2"/>
                <w:position w:val="2"/>
                <w:sz w:val="28"/>
                <w:szCs w:val="28"/>
              </w:rPr>
            </w:pPr>
          </w:p>
        </w:tc>
      </w:tr>
      <w:tr w:rsidR="00557F92" w:rsidRPr="00397209">
        <w:tc>
          <w:tcPr>
            <w:tcW w:w="897" w:type="dxa"/>
          </w:tcPr>
          <w:p w:rsidR="00557F92" w:rsidRPr="00397209" w:rsidRDefault="00557F92" w:rsidP="00F87F74">
            <w:pPr>
              <w:pStyle w:val="NormalWeb"/>
              <w:spacing w:line="277" w:lineRule="atLeast"/>
              <w:jc w:val="center"/>
              <w:rPr>
                <w:spacing w:val="2"/>
                <w:position w:val="2"/>
                <w:sz w:val="28"/>
                <w:szCs w:val="28"/>
              </w:rPr>
            </w:pPr>
          </w:p>
        </w:tc>
        <w:tc>
          <w:tcPr>
            <w:tcW w:w="5239" w:type="dxa"/>
          </w:tcPr>
          <w:p w:rsidR="00557F92" w:rsidRPr="00397209" w:rsidRDefault="00557F92" w:rsidP="00F87F74">
            <w:pPr>
              <w:pStyle w:val="NormalWeb"/>
              <w:spacing w:line="277" w:lineRule="atLeast"/>
              <w:rPr>
                <w:spacing w:val="2"/>
                <w:position w:val="2"/>
                <w:sz w:val="28"/>
                <w:szCs w:val="28"/>
              </w:rPr>
            </w:pPr>
            <w:r w:rsidRPr="00397209">
              <w:rPr>
                <w:spacing w:val="2"/>
                <w:position w:val="2"/>
                <w:sz w:val="28"/>
                <w:szCs w:val="28"/>
              </w:rPr>
              <w:t>40ф.</w:t>
            </w:r>
          </w:p>
        </w:tc>
        <w:tc>
          <w:tcPr>
            <w:tcW w:w="3895" w:type="dxa"/>
          </w:tcPr>
          <w:p w:rsidR="00557F92" w:rsidRPr="00397209" w:rsidRDefault="00557F92" w:rsidP="00F87F74">
            <w:pPr>
              <w:pStyle w:val="NormalWeb"/>
              <w:spacing w:line="277" w:lineRule="atLeast"/>
              <w:rPr>
                <w:spacing w:val="2"/>
                <w:position w:val="2"/>
                <w:sz w:val="28"/>
                <w:szCs w:val="28"/>
              </w:rPr>
            </w:pPr>
          </w:p>
        </w:tc>
      </w:tr>
      <w:tr w:rsidR="00557F92" w:rsidRPr="00397209">
        <w:tc>
          <w:tcPr>
            <w:tcW w:w="897" w:type="dxa"/>
          </w:tcPr>
          <w:p w:rsidR="00557F92" w:rsidRPr="00397209" w:rsidRDefault="00557F92" w:rsidP="00F87F74">
            <w:pPr>
              <w:pStyle w:val="NormalWeb"/>
              <w:spacing w:line="277" w:lineRule="atLeast"/>
              <w:jc w:val="center"/>
              <w:rPr>
                <w:spacing w:val="2"/>
                <w:position w:val="2"/>
                <w:sz w:val="28"/>
                <w:szCs w:val="28"/>
              </w:rPr>
            </w:pPr>
            <w:r>
              <w:rPr>
                <w:spacing w:val="2"/>
                <w:position w:val="2"/>
                <w:sz w:val="28"/>
                <w:szCs w:val="28"/>
              </w:rPr>
              <w:t>11</w:t>
            </w:r>
          </w:p>
        </w:tc>
        <w:tc>
          <w:tcPr>
            <w:tcW w:w="5239" w:type="dxa"/>
          </w:tcPr>
          <w:p w:rsidR="00557F92" w:rsidRPr="00397209" w:rsidRDefault="00557F92" w:rsidP="00F87F74">
            <w:pPr>
              <w:pStyle w:val="NormalWeb"/>
              <w:spacing w:line="277" w:lineRule="atLeast"/>
              <w:rPr>
                <w:spacing w:val="2"/>
                <w:position w:val="2"/>
                <w:sz w:val="28"/>
                <w:szCs w:val="28"/>
              </w:rPr>
            </w:pPr>
            <w:r w:rsidRPr="00397209">
              <w:rPr>
                <w:spacing w:val="2"/>
                <w:position w:val="2"/>
                <w:sz w:val="28"/>
                <w:szCs w:val="28"/>
              </w:rPr>
              <w:t>Москва – Красноярск (Ужур)</w:t>
            </w:r>
          </w:p>
        </w:tc>
        <w:tc>
          <w:tcPr>
            <w:tcW w:w="3895" w:type="dxa"/>
          </w:tcPr>
          <w:p w:rsidR="00557F92" w:rsidRPr="00397209" w:rsidRDefault="00557F92" w:rsidP="00F87F74">
            <w:pPr>
              <w:pStyle w:val="NormalWeb"/>
              <w:spacing w:line="277" w:lineRule="atLeast"/>
              <w:rPr>
                <w:spacing w:val="2"/>
                <w:position w:val="2"/>
                <w:sz w:val="28"/>
                <w:szCs w:val="28"/>
              </w:rPr>
            </w:pPr>
          </w:p>
        </w:tc>
      </w:tr>
      <w:tr w:rsidR="00557F92" w:rsidRPr="00397209">
        <w:tc>
          <w:tcPr>
            <w:tcW w:w="897" w:type="dxa"/>
          </w:tcPr>
          <w:p w:rsidR="00557F92" w:rsidRPr="00397209" w:rsidRDefault="00557F92" w:rsidP="00F87F74">
            <w:pPr>
              <w:pStyle w:val="NormalWeb"/>
              <w:spacing w:line="277" w:lineRule="atLeast"/>
              <w:jc w:val="center"/>
              <w:rPr>
                <w:spacing w:val="2"/>
                <w:position w:val="2"/>
                <w:sz w:val="28"/>
                <w:szCs w:val="28"/>
              </w:rPr>
            </w:pPr>
          </w:p>
        </w:tc>
        <w:tc>
          <w:tcPr>
            <w:tcW w:w="5239" w:type="dxa"/>
          </w:tcPr>
          <w:p w:rsidR="00557F92" w:rsidRPr="00397209" w:rsidRDefault="00557F92" w:rsidP="00F87F74">
            <w:pPr>
              <w:pStyle w:val="NormalWeb"/>
              <w:spacing w:line="277" w:lineRule="atLeast"/>
              <w:rPr>
                <w:spacing w:val="2"/>
                <w:position w:val="2"/>
                <w:sz w:val="28"/>
                <w:szCs w:val="28"/>
              </w:rPr>
            </w:pPr>
            <w:r w:rsidRPr="00397209">
              <w:rPr>
                <w:spacing w:val="2"/>
                <w:position w:val="2"/>
                <w:sz w:val="28"/>
                <w:szCs w:val="28"/>
              </w:rPr>
              <w:t>24ф.</w:t>
            </w:r>
          </w:p>
        </w:tc>
        <w:tc>
          <w:tcPr>
            <w:tcW w:w="3895" w:type="dxa"/>
          </w:tcPr>
          <w:p w:rsidR="00557F92" w:rsidRPr="00397209" w:rsidRDefault="00557F92" w:rsidP="00F87F74">
            <w:pPr>
              <w:pStyle w:val="NormalWeb"/>
              <w:spacing w:line="277" w:lineRule="atLeast"/>
              <w:rPr>
                <w:spacing w:val="2"/>
                <w:position w:val="2"/>
                <w:sz w:val="28"/>
                <w:szCs w:val="28"/>
              </w:rPr>
            </w:pPr>
          </w:p>
        </w:tc>
      </w:tr>
      <w:tr w:rsidR="00557F92" w:rsidRPr="00397209">
        <w:tc>
          <w:tcPr>
            <w:tcW w:w="897" w:type="dxa"/>
          </w:tcPr>
          <w:p w:rsidR="00557F92" w:rsidRPr="00397209" w:rsidRDefault="00557F92" w:rsidP="00F87F74">
            <w:pPr>
              <w:pStyle w:val="NormalWeb"/>
              <w:spacing w:line="277" w:lineRule="atLeast"/>
              <w:jc w:val="center"/>
              <w:rPr>
                <w:spacing w:val="2"/>
                <w:position w:val="2"/>
                <w:sz w:val="28"/>
                <w:szCs w:val="28"/>
              </w:rPr>
            </w:pPr>
          </w:p>
        </w:tc>
        <w:tc>
          <w:tcPr>
            <w:tcW w:w="5239" w:type="dxa"/>
          </w:tcPr>
          <w:p w:rsidR="00557F92" w:rsidRPr="00397209" w:rsidRDefault="00557F92" w:rsidP="00F87F74">
            <w:pPr>
              <w:pStyle w:val="NormalWeb"/>
              <w:spacing w:line="277" w:lineRule="atLeast"/>
              <w:rPr>
                <w:spacing w:val="2"/>
                <w:position w:val="2"/>
                <w:sz w:val="28"/>
                <w:szCs w:val="28"/>
              </w:rPr>
            </w:pPr>
            <w:r w:rsidRPr="00397209">
              <w:rPr>
                <w:spacing w:val="2"/>
                <w:position w:val="2"/>
                <w:sz w:val="28"/>
                <w:szCs w:val="28"/>
              </w:rPr>
              <w:t>40ф.</w:t>
            </w:r>
          </w:p>
        </w:tc>
        <w:tc>
          <w:tcPr>
            <w:tcW w:w="3895" w:type="dxa"/>
          </w:tcPr>
          <w:p w:rsidR="00557F92" w:rsidRPr="00397209" w:rsidRDefault="00557F92" w:rsidP="00F87F74">
            <w:pPr>
              <w:pStyle w:val="NormalWeb"/>
              <w:spacing w:line="277" w:lineRule="atLeast"/>
              <w:rPr>
                <w:spacing w:val="2"/>
                <w:position w:val="2"/>
                <w:sz w:val="28"/>
                <w:szCs w:val="28"/>
              </w:rPr>
            </w:pPr>
          </w:p>
        </w:tc>
      </w:tr>
      <w:tr w:rsidR="00557F92" w:rsidRPr="00397209">
        <w:tc>
          <w:tcPr>
            <w:tcW w:w="897" w:type="dxa"/>
          </w:tcPr>
          <w:p w:rsidR="00557F92" w:rsidRPr="00397209" w:rsidRDefault="00557F92" w:rsidP="00F87F74">
            <w:pPr>
              <w:pStyle w:val="NormalWeb"/>
              <w:spacing w:line="277" w:lineRule="atLeast"/>
              <w:jc w:val="center"/>
              <w:rPr>
                <w:spacing w:val="2"/>
                <w:position w:val="2"/>
                <w:sz w:val="28"/>
                <w:szCs w:val="28"/>
              </w:rPr>
            </w:pPr>
            <w:r>
              <w:rPr>
                <w:spacing w:val="2"/>
                <w:position w:val="2"/>
                <w:sz w:val="28"/>
                <w:szCs w:val="28"/>
              </w:rPr>
              <w:t>12</w:t>
            </w:r>
          </w:p>
        </w:tc>
        <w:tc>
          <w:tcPr>
            <w:tcW w:w="5239" w:type="dxa"/>
          </w:tcPr>
          <w:p w:rsidR="00557F92" w:rsidRPr="00397209" w:rsidRDefault="00557F92" w:rsidP="00F87F74">
            <w:pPr>
              <w:pStyle w:val="NormalWeb"/>
              <w:spacing w:line="277" w:lineRule="atLeast"/>
              <w:rPr>
                <w:spacing w:val="2"/>
                <w:position w:val="2"/>
                <w:sz w:val="28"/>
                <w:szCs w:val="28"/>
              </w:rPr>
            </w:pPr>
            <w:r w:rsidRPr="00397209">
              <w:rPr>
                <w:spacing w:val="2"/>
                <w:position w:val="2"/>
                <w:sz w:val="28"/>
                <w:szCs w:val="28"/>
              </w:rPr>
              <w:t>Москва - Краснокаменск</w:t>
            </w:r>
          </w:p>
        </w:tc>
        <w:tc>
          <w:tcPr>
            <w:tcW w:w="3895" w:type="dxa"/>
          </w:tcPr>
          <w:p w:rsidR="00557F92" w:rsidRPr="00397209" w:rsidRDefault="00557F92" w:rsidP="00F87F74">
            <w:pPr>
              <w:pStyle w:val="NormalWeb"/>
              <w:spacing w:line="277" w:lineRule="atLeast"/>
              <w:rPr>
                <w:spacing w:val="2"/>
                <w:position w:val="2"/>
                <w:sz w:val="28"/>
                <w:szCs w:val="28"/>
              </w:rPr>
            </w:pPr>
          </w:p>
        </w:tc>
      </w:tr>
      <w:tr w:rsidR="00557F92" w:rsidRPr="00397209">
        <w:tc>
          <w:tcPr>
            <w:tcW w:w="897" w:type="dxa"/>
          </w:tcPr>
          <w:p w:rsidR="00557F92" w:rsidRPr="00397209" w:rsidRDefault="00557F92" w:rsidP="00F87F74">
            <w:pPr>
              <w:pStyle w:val="NormalWeb"/>
              <w:spacing w:line="277" w:lineRule="atLeast"/>
              <w:jc w:val="center"/>
              <w:rPr>
                <w:spacing w:val="2"/>
                <w:position w:val="2"/>
                <w:sz w:val="28"/>
                <w:szCs w:val="28"/>
              </w:rPr>
            </w:pPr>
          </w:p>
        </w:tc>
        <w:tc>
          <w:tcPr>
            <w:tcW w:w="5239" w:type="dxa"/>
          </w:tcPr>
          <w:p w:rsidR="00557F92" w:rsidRPr="00397209" w:rsidRDefault="00557F92" w:rsidP="00F87F74">
            <w:pPr>
              <w:pStyle w:val="NormalWeb"/>
              <w:spacing w:line="277" w:lineRule="atLeast"/>
              <w:rPr>
                <w:spacing w:val="2"/>
                <w:position w:val="2"/>
                <w:sz w:val="28"/>
                <w:szCs w:val="28"/>
              </w:rPr>
            </w:pPr>
            <w:r w:rsidRPr="00397209">
              <w:rPr>
                <w:spacing w:val="2"/>
                <w:position w:val="2"/>
                <w:sz w:val="28"/>
                <w:szCs w:val="28"/>
              </w:rPr>
              <w:t>24ф.</w:t>
            </w:r>
          </w:p>
        </w:tc>
        <w:tc>
          <w:tcPr>
            <w:tcW w:w="3895" w:type="dxa"/>
          </w:tcPr>
          <w:p w:rsidR="00557F92" w:rsidRPr="00397209" w:rsidRDefault="00557F92" w:rsidP="00F87F74">
            <w:pPr>
              <w:pStyle w:val="NormalWeb"/>
              <w:spacing w:line="277" w:lineRule="atLeast"/>
              <w:rPr>
                <w:spacing w:val="2"/>
                <w:position w:val="2"/>
                <w:sz w:val="28"/>
                <w:szCs w:val="28"/>
              </w:rPr>
            </w:pPr>
          </w:p>
        </w:tc>
      </w:tr>
      <w:tr w:rsidR="00557F92" w:rsidRPr="00397209">
        <w:tc>
          <w:tcPr>
            <w:tcW w:w="897" w:type="dxa"/>
          </w:tcPr>
          <w:p w:rsidR="00557F92" w:rsidRPr="00397209" w:rsidRDefault="00557F92" w:rsidP="00F87F74">
            <w:pPr>
              <w:pStyle w:val="NormalWeb"/>
              <w:spacing w:line="277" w:lineRule="atLeast"/>
              <w:jc w:val="center"/>
              <w:rPr>
                <w:spacing w:val="2"/>
                <w:position w:val="2"/>
                <w:sz w:val="28"/>
                <w:szCs w:val="28"/>
              </w:rPr>
            </w:pPr>
          </w:p>
        </w:tc>
        <w:tc>
          <w:tcPr>
            <w:tcW w:w="5239" w:type="dxa"/>
          </w:tcPr>
          <w:p w:rsidR="00557F92" w:rsidRPr="00397209" w:rsidRDefault="00557F92" w:rsidP="00F87F74">
            <w:pPr>
              <w:pStyle w:val="NormalWeb"/>
              <w:spacing w:line="277" w:lineRule="atLeast"/>
              <w:rPr>
                <w:spacing w:val="2"/>
                <w:position w:val="2"/>
                <w:sz w:val="28"/>
                <w:szCs w:val="28"/>
              </w:rPr>
            </w:pPr>
            <w:r w:rsidRPr="00397209">
              <w:rPr>
                <w:spacing w:val="2"/>
                <w:position w:val="2"/>
                <w:sz w:val="28"/>
                <w:szCs w:val="28"/>
              </w:rPr>
              <w:t>40ф.</w:t>
            </w:r>
          </w:p>
        </w:tc>
        <w:tc>
          <w:tcPr>
            <w:tcW w:w="3895" w:type="dxa"/>
          </w:tcPr>
          <w:p w:rsidR="00557F92" w:rsidRPr="00397209" w:rsidRDefault="00557F92" w:rsidP="00F87F74">
            <w:pPr>
              <w:pStyle w:val="NormalWeb"/>
              <w:spacing w:line="277" w:lineRule="atLeast"/>
              <w:rPr>
                <w:spacing w:val="2"/>
                <w:position w:val="2"/>
                <w:sz w:val="28"/>
                <w:szCs w:val="28"/>
              </w:rPr>
            </w:pPr>
          </w:p>
        </w:tc>
      </w:tr>
      <w:tr w:rsidR="00557F92" w:rsidRPr="00397209">
        <w:tc>
          <w:tcPr>
            <w:tcW w:w="897" w:type="dxa"/>
          </w:tcPr>
          <w:p w:rsidR="00557F92" w:rsidRPr="00397209" w:rsidRDefault="00557F92" w:rsidP="00F87F74">
            <w:pPr>
              <w:pStyle w:val="NormalWeb"/>
              <w:spacing w:line="277" w:lineRule="atLeast"/>
              <w:jc w:val="center"/>
              <w:rPr>
                <w:spacing w:val="2"/>
                <w:position w:val="2"/>
                <w:sz w:val="28"/>
                <w:szCs w:val="28"/>
              </w:rPr>
            </w:pPr>
            <w:r>
              <w:rPr>
                <w:spacing w:val="2"/>
                <w:position w:val="2"/>
                <w:sz w:val="28"/>
                <w:szCs w:val="28"/>
              </w:rPr>
              <w:t>13</w:t>
            </w:r>
          </w:p>
        </w:tc>
        <w:tc>
          <w:tcPr>
            <w:tcW w:w="5239" w:type="dxa"/>
          </w:tcPr>
          <w:p w:rsidR="00557F92" w:rsidRPr="00397209" w:rsidRDefault="00557F92" w:rsidP="00F87F74">
            <w:pPr>
              <w:pStyle w:val="NormalWeb"/>
              <w:spacing w:line="277" w:lineRule="atLeast"/>
              <w:rPr>
                <w:spacing w:val="2"/>
                <w:position w:val="2"/>
                <w:sz w:val="28"/>
                <w:szCs w:val="28"/>
              </w:rPr>
            </w:pPr>
            <w:r w:rsidRPr="00397209">
              <w:rPr>
                <w:spacing w:val="2"/>
                <w:position w:val="2"/>
                <w:sz w:val="28"/>
                <w:szCs w:val="28"/>
              </w:rPr>
              <w:t>Москва – Комсомольск-На-Амуре (Парин, Хурба)</w:t>
            </w:r>
          </w:p>
        </w:tc>
        <w:tc>
          <w:tcPr>
            <w:tcW w:w="3895" w:type="dxa"/>
          </w:tcPr>
          <w:p w:rsidR="00557F92" w:rsidRPr="00397209" w:rsidRDefault="00557F92" w:rsidP="00F87F74">
            <w:pPr>
              <w:pStyle w:val="NormalWeb"/>
              <w:spacing w:line="277" w:lineRule="atLeast"/>
              <w:rPr>
                <w:spacing w:val="2"/>
                <w:position w:val="2"/>
                <w:sz w:val="28"/>
                <w:szCs w:val="28"/>
              </w:rPr>
            </w:pPr>
          </w:p>
        </w:tc>
      </w:tr>
      <w:tr w:rsidR="00557F92" w:rsidRPr="00397209">
        <w:tc>
          <w:tcPr>
            <w:tcW w:w="897" w:type="dxa"/>
          </w:tcPr>
          <w:p w:rsidR="00557F92" w:rsidRPr="00397209" w:rsidRDefault="00557F92" w:rsidP="00F87F74">
            <w:pPr>
              <w:pStyle w:val="NormalWeb"/>
              <w:spacing w:line="277" w:lineRule="atLeast"/>
              <w:jc w:val="center"/>
              <w:rPr>
                <w:spacing w:val="2"/>
                <w:position w:val="2"/>
                <w:sz w:val="28"/>
                <w:szCs w:val="28"/>
              </w:rPr>
            </w:pPr>
          </w:p>
        </w:tc>
        <w:tc>
          <w:tcPr>
            <w:tcW w:w="5239" w:type="dxa"/>
          </w:tcPr>
          <w:p w:rsidR="00557F92" w:rsidRPr="00397209" w:rsidRDefault="00557F92" w:rsidP="00F87F74">
            <w:pPr>
              <w:pStyle w:val="NormalWeb"/>
              <w:spacing w:line="277" w:lineRule="atLeast"/>
              <w:rPr>
                <w:spacing w:val="2"/>
                <w:position w:val="2"/>
                <w:sz w:val="28"/>
                <w:szCs w:val="28"/>
              </w:rPr>
            </w:pPr>
            <w:r w:rsidRPr="00397209">
              <w:rPr>
                <w:spacing w:val="2"/>
                <w:position w:val="2"/>
                <w:sz w:val="28"/>
                <w:szCs w:val="28"/>
              </w:rPr>
              <w:t>24ф.</w:t>
            </w:r>
          </w:p>
        </w:tc>
        <w:tc>
          <w:tcPr>
            <w:tcW w:w="3895" w:type="dxa"/>
          </w:tcPr>
          <w:p w:rsidR="00557F92" w:rsidRPr="00397209" w:rsidRDefault="00557F92" w:rsidP="00F87F74">
            <w:pPr>
              <w:pStyle w:val="NormalWeb"/>
              <w:spacing w:line="277" w:lineRule="atLeast"/>
              <w:rPr>
                <w:spacing w:val="2"/>
                <w:position w:val="2"/>
                <w:sz w:val="28"/>
                <w:szCs w:val="28"/>
              </w:rPr>
            </w:pPr>
          </w:p>
        </w:tc>
      </w:tr>
      <w:tr w:rsidR="00557F92" w:rsidRPr="00397209">
        <w:tc>
          <w:tcPr>
            <w:tcW w:w="897" w:type="dxa"/>
          </w:tcPr>
          <w:p w:rsidR="00557F92" w:rsidRPr="00397209" w:rsidRDefault="00557F92" w:rsidP="00F87F74">
            <w:pPr>
              <w:pStyle w:val="NormalWeb"/>
              <w:spacing w:line="277" w:lineRule="atLeast"/>
              <w:jc w:val="center"/>
              <w:rPr>
                <w:spacing w:val="2"/>
                <w:position w:val="2"/>
                <w:sz w:val="28"/>
                <w:szCs w:val="28"/>
              </w:rPr>
            </w:pPr>
          </w:p>
        </w:tc>
        <w:tc>
          <w:tcPr>
            <w:tcW w:w="5239" w:type="dxa"/>
          </w:tcPr>
          <w:p w:rsidR="00557F92" w:rsidRPr="00397209" w:rsidRDefault="00557F92" w:rsidP="00F87F74">
            <w:pPr>
              <w:pStyle w:val="NormalWeb"/>
              <w:spacing w:line="277" w:lineRule="atLeast"/>
              <w:rPr>
                <w:spacing w:val="2"/>
                <w:position w:val="2"/>
                <w:sz w:val="28"/>
                <w:szCs w:val="28"/>
              </w:rPr>
            </w:pPr>
            <w:r w:rsidRPr="00397209">
              <w:rPr>
                <w:spacing w:val="2"/>
                <w:position w:val="2"/>
                <w:sz w:val="28"/>
                <w:szCs w:val="28"/>
              </w:rPr>
              <w:t>40ф.</w:t>
            </w:r>
          </w:p>
        </w:tc>
        <w:tc>
          <w:tcPr>
            <w:tcW w:w="3895" w:type="dxa"/>
          </w:tcPr>
          <w:p w:rsidR="00557F92" w:rsidRPr="00397209" w:rsidRDefault="00557F92" w:rsidP="00F87F74">
            <w:pPr>
              <w:pStyle w:val="NormalWeb"/>
              <w:spacing w:line="277" w:lineRule="atLeast"/>
              <w:rPr>
                <w:spacing w:val="2"/>
                <w:position w:val="2"/>
                <w:sz w:val="28"/>
                <w:szCs w:val="28"/>
              </w:rPr>
            </w:pPr>
          </w:p>
        </w:tc>
      </w:tr>
      <w:tr w:rsidR="00557F92" w:rsidRPr="00397209">
        <w:tc>
          <w:tcPr>
            <w:tcW w:w="897" w:type="dxa"/>
          </w:tcPr>
          <w:p w:rsidR="00557F92" w:rsidRPr="00397209" w:rsidRDefault="00557F92" w:rsidP="00F87F74">
            <w:pPr>
              <w:pStyle w:val="NormalWeb"/>
              <w:spacing w:line="277" w:lineRule="atLeast"/>
              <w:jc w:val="center"/>
              <w:rPr>
                <w:spacing w:val="2"/>
                <w:position w:val="2"/>
                <w:sz w:val="28"/>
                <w:szCs w:val="28"/>
              </w:rPr>
            </w:pPr>
            <w:r>
              <w:rPr>
                <w:spacing w:val="2"/>
                <w:position w:val="2"/>
                <w:sz w:val="28"/>
                <w:szCs w:val="28"/>
              </w:rPr>
              <w:t>14</w:t>
            </w:r>
          </w:p>
        </w:tc>
        <w:tc>
          <w:tcPr>
            <w:tcW w:w="5239" w:type="dxa"/>
          </w:tcPr>
          <w:p w:rsidR="00557F92" w:rsidRPr="00397209" w:rsidRDefault="00557F92" w:rsidP="00F87F74">
            <w:pPr>
              <w:pStyle w:val="NormalWeb"/>
              <w:spacing w:line="277" w:lineRule="atLeast"/>
              <w:rPr>
                <w:spacing w:val="2"/>
                <w:position w:val="2"/>
                <w:sz w:val="28"/>
                <w:szCs w:val="28"/>
              </w:rPr>
            </w:pPr>
            <w:r w:rsidRPr="00397209">
              <w:rPr>
                <w:spacing w:val="2"/>
                <w:position w:val="2"/>
                <w:sz w:val="28"/>
                <w:szCs w:val="28"/>
              </w:rPr>
              <w:t>Москва – Белогорск (Серышево)</w:t>
            </w:r>
          </w:p>
        </w:tc>
        <w:tc>
          <w:tcPr>
            <w:tcW w:w="3895" w:type="dxa"/>
          </w:tcPr>
          <w:p w:rsidR="00557F92" w:rsidRPr="00397209" w:rsidRDefault="00557F92" w:rsidP="00F87F74">
            <w:pPr>
              <w:pStyle w:val="NormalWeb"/>
              <w:spacing w:line="277" w:lineRule="atLeast"/>
              <w:rPr>
                <w:spacing w:val="2"/>
                <w:position w:val="2"/>
                <w:sz w:val="28"/>
                <w:szCs w:val="28"/>
              </w:rPr>
            </w:pPr>
          </w:p>
        </w:tc>
      </w:tr>
      <w:tr w:rsidR="00557F92" w:rsidRPr="00397209">
        <w:tc>
          <w:tcPr>
            <w:tcW w:w="897" w:type="dxa"/>
          </w:tcPr>
          <w:p w:rsidR="00557F92" w:rsidRPr="00397209" w:rsidRDefault="00557F92" w:rsidP="00F87F74">
            <w:pPr>
              <w:pStyle w:val="NormalWeb"/>
              <w:spacing w:line="277" w:lineRule="atLeast"/>
              <w:jc w:val="center"/>
              <w:rPr>
                <w:spacing w:val="2"/>
                <w:position w:val="2"/>
                <w:sz w:val="28"/>
                <w:szCs w:val="28"/>
              </w:rPr>
            </w:pPr>
          </w:p>
        </w:tc>
        <w:tc>
          <w:tcPr>
            <w:tcW w:w="5239" w:type="dxa"/>
          </w:tcPr>
          <w:p w:rsidR="00557F92" w:rsidRPr="00397209" w:rsidRDefault="00557F92" w:rsidP="00F87F74">
            <w:pPr>
              <w:pStyle w:val="NormalWeb"/>
              <w:spacing w:line="277" w:lineRule="atLeast"/>
              <w:rPr>
                <w:spacing w:val="2"/>
                <w:position w:val="2"/>
                <w:sz w:val="28"/>
                <w:szCs w:val="28"/>
              </w:rPr>
            </w:pPr>
            <w:r w:rsidRPr="00397209">
              <w:rPr>
                <w:spacing w:val="2"/>
                <w:position w:val="2"/>
                <w:sz w:val="28"/>
                <w:szCs w:val="28"/>
              </w:rPr>
              <w:t>24ф.</w:t>
            </w:r>
          </w:p>
        </w:tc>
        <w:tc>
          <w:tcPr>
            <w:tcW w:w="3895" w:type="dxa"/>
          </w:tcPr>
          <w:p w:rsidR="00557F92" w:rsidRPr="00397209" w:rsidRDefault="00557F92" w:rsidP="00F87F74">
            <w:pPr>
              <w:pStyle w:val="NormalWeb"/>
              <w:spacing w:line="277" w:lineRule="atLeast"/>
              <w:rPr>
                <w:spacing w:val="2"/>
                <w:position w:val="2"/>
                <w:sz w:val="28"/>
                <w:szCs w:val="28"/>
              </w:rPr>
            </w:pPr>
          </w:p>
        </w:tc>
      </w:tr>
      <w:tr w:rsidR="00557F92" w:rsidRPr="00397209">
        <w:tc>
          <w:tcPr>
            <w:tcW w:w="897" w:type="dxa"/>
          </w:tcPr>
          <w:p w:rsidR="00557F92" w:rsidRPr="00397209" w:rsidRDefault="00557F92" w:rsidP="00F87F74">
            <w:pPr>
              <w:pStyle w:val="NormalWeb"/>
              <w:spacing w:line="277" w:lineRule="atLeast"/>
              <w:jc w:val="center"/>
              <w:rPr>
                <w:spacing w:val="2"/>
                <w:position w:val="2"/>
                <w:sz w:val="28"/>
                <w:szCs w:val="28"/>
              </w:rPr>
            </w:pPr>
          </w:p>
        </w:tc>
        <w:tc>
          <w:tcPr>
            <w:tcW w:w="5239" w:type="dxa"/>
          </w:tcPr>
          <w:p w:rsidR="00557F92" w:rsidRPr="00397209" w:rsidRDefault="00557F92" w:rsidP="00F87F74">
            <w:pPr>
              <w:pStyle w:val="NormalWeb"/>
              <w:spacing w:line="277" w:lineRule="atLeast"/>
              <w:rPr>
                <w:spacing w:val="2"/>
                <w:position w:val="2"/>
                <w:sz w:val="28"/>
                <w:szCs w:val="28"/>
              </w:rPr>
            </w:pPr>
            <w:r w:rsidRPr="00397209">
              <w:rPr>
                <w:spacing w:val="2"/>
                <w:position w:val="2"/>
                <w:sz w:val="28"/>
                <w:szCs w:val="28"/>
              </w:rPr>
              <w:t>40ф.</w:t>
            </w:r>
          </w:p>
        </w:tc>
        <w:tc>
          <w:tcPr>
            <w:tcW w:w="3895" w:type="dxa"/>
          </w:tcPr>
          <w:p w:rsidR="00557F92" w:rsidRPr="00397209" w:rsidRDefault="00557F92" w:rsidP="00F87F74">
            <w:pPr>
              <w:pStyle w:val="NormalWeb"/>
              <w:spacing w:line="277" w:lineRule="atLeast"/>
              <w:rPr>
                <w:spacing w:val="2"/>
                <w:position w:val="2"/>
                <w:sz w:val="28"/>
                <w:szCs w:val="28"/>
              </w:rPr>
            </w:pPr>
          </w:p>
        </w:tc>
      </w:tr>
      <w:tr w:rsidR="00557F92" w:rsidRPr="00397209">
        <w:tc>
          <w:tcPr>
            <w:tcW w:w="897" w:type="dxa"/>
          </w:tcPr>
          <w:p w:rsidR="00557F92" w:rsidRPr="00397209" w:rsidRDefault="00557F92" w:rsidP="00F87F74">
            <w:pPr>
              <w:pStyle w:val="NormalWeb"/>
              <w:spacing w:line="277" w:lineRule="atLeast"/>
              <w:jc w:val="center"/>
              <w:rPr>
                <w:spacing w:val="2"/>
                <w:position w:val="2"/>
                <w:sz w:val="28"/>
                <w:szCs w:val="28"/>
              </w:rPr>
            </w:pPr>
            <w:r>
              <w:rPr>
                <w:spacing w:val="2"/>
                <w:position w:val="2"/>
                <w:sz w:val="28"/>
                <w:szCs w:val="28"/>
              </w:rPr>
              <w:t>15</w:t>
            </w:r>
          </w:p>
        </w:tc>
        <w:tc>
          <w:tcPr>
            <w:tcW w:w="5239" w:type="dxa"/>
          </w:tcPr>
          <w:p w:rsidR="00557F92" w:rsidRPr="00397209" w:rsidRDefault="00557F92" w:rsidP="00F87F74">
            <w:pPr>
              <w:pStyle w:val="NormalWeb"/>
              <w:spacing w:line="277" w:lineRule="atLeast"/>
              <w:rPr>
                <w:spacing w:val="2"/>
                <w:position w:val="2"/>
                <w:sz w:val="28"/>
                <w:szCs w:val="28"/>
              </w:rPr>
            </w:pPr>
            <w:r>
              <w:rPr>
                <w:spacing w:val="2"/>
                <w:position w:val="2"/>
                <w:sz w:val="28"/>
                <w:szCs w:val="28"/>
              </w:rPr>
              <w:t>Москва – Петропавловск-Камчатский</w:t>
            </w:r>
          </w:p>
        </w:tc>
        <w:tc>
          <w:tcPr>
            <w:tcW w:w="3895" w:type="dxa"/>
          </w:tcPr>
          <w:p w:rsidR="00557F92" w:rsidRDefault="00557F92" w:rsidP="00F87F74">
            <w:pPr>
              <w:pStyle w:val="NormalWeb"/>
              <w:spacing w:line="277" w:lineRule="atLeast"/>
              <w:rPr>
                <w:spacing w:val="2"/>
                <w:position w:val="2"/>
                <w:sz w:val="28"/>
                <w:szCs w:val="28"/>
              </w:rPr>
            </w:pPr>
          </w:p>
        </w:tc>
      </w:tr>
      <w:tr w:rsidR="00557F92" w:rsidRPr="00397209">
        <w:tc>
          <w:tcPr>
            <w:tcW w:w="897" w:type="dxa"/>
          </w:tcPr>
          <w:p w:rsidR="00557F92" w:rsidRPr="00397209" w:rsidRDefault="00557F92" w:rsidP="00F87F74">
            <w:pPr>
              <w:pStyle w:val="NormalWeb"/>
              <w:spacing w:line="277" w:lineRule="atLeast"/>
              <w:jc w:val="center"/>
              <w:rPr>
                <w:spacing w:val="2"/>
                <w:position w:val="2"/>
                <w:sz w:val="28"/>
                <w:szCs w:val="28"/>
              </w:rPr>
            </w:pPr>
          </w:p>
        </w:tc>
        <w:tc>
          <w:tcPr>
            <w:tcW w:w="5239" w:type="dxa"/>
          </w:tcPr>
          <w:p w:rsidR="00557F92" w:rsidRPr="00397209" w:rsidRDefault="00557F92" w:rsidP="00F87F74">
            <w:pPr>
              <w:pStyle w:val="NormalWeb"/>
              <w:spacing w:line="277" w:lineRule="atLeast"/>
              <w:rPr>
                <w:spacing w:val="2"/>
                <w:position w:val="2"/>
                <w:sz w:val="28"/>
                <w:szCs w:val="28"/>
              </w:rPr>
            </w:pPr>
            <w:r>
              <w:rPr>
                <w:spacing w:val="2"/>
                <w:position w:val="2"/>
                <w:sz w:val="28"/>
                <w:szCs w:val="28"/>
              </w:rPr>
              <w:t>24ф.</w:t>
            </w:r>
          </w:p>
        </w:tc>
        <w:tc>
          <w:tcPr>
            <w:tcW w:w="3895" w:type="dxa"/>
          </w:tcPr>
          <w:p w:rsidR="00557F92" w:rsidRDefault="00557F92" w:rsidP="00F87F74">
            <w:pPr>
              <w:pStyle w:val="NormalWeb"/>
              <w:spacing w:line="277" w:lineRule="atLeast"/>
              <w:rPr>
                <w:spacing w:val="2"/>
                <w:position w:val="2"/>
                <w:sz w:val="28"/>
                <w:szCs w:val="28"/>
              </w:rPr>
            </w:pPr>
          </w:p>
        </w:tc>
      </w:tr>
      <w:tr w:rsidR="00557F92" w:rsidRPr="00397209">
        <w:tc>
          <w:tcPr>
            <w:tcW w:w="897" w:type="dxa"/>
          </w:tcPr>
          <w:p w:rsidR="00557F92" w:rsidRPr="00397209" w:rsidRDefault="00557F92" w:rsidP="00F87F74">
            <w:pPr>
              <w:pStyle w:val="NormalWeb"/>
              <w:spacing w:line="277" w:lineRule="atLeast"/>
              <w:jc w:val="center"/>
              <w:rPr>
                <w:spacing w:val="2"/>
                <w:position w:val="2"/>
                <w:sz w:val="28"/>
                <w:szCs w:val="28"/>
              </w:rPr>
            </w:pPr>
          </w:p>
        </w:tc>
        <w:tc>
          <w:tcPr>
            <w:tcW w:w="5239" w:type="dxa"/>
          </w:tcPr>
          <w:p w:rsidR="00557F92" w:rsidRPr="00397209" w:rsidRDefault="00557F92" w:rsidP="00F87F74">
            <w:pPr>
              <w:pStyle w:val="NormalWeb"/>
              <w:spacing w:line="277" w:lineRule="atLeast"/>
              <w:rPr>
                <w:spacing w:val="2"/>
                <w:position w:val="2"/>
                <w:sz w:val="28"/>
                <w:szCs w:val="28"/>
              </w:rPr>
            </w:pPr>
            <w:r>
              <w:rPr>
                <w:spacing w:val="2"/>
                <w:position w:val="2"/>
                <w:sz w:val="28"/>
                <w:szCs w:val="28"/>
              </w:rPr>
              <w:t>40ф.</w:t>
            </w:r>
          </w:p>
        </w:tc>
        <w:tc>
          <w:tcPr>
            <w:tcW w:w="3895" w:type="dxa"/>
          </w:tcPr>
          <w:p w:rsidR="00557F92" w:rsidRDefault="00557F92" w:rsidP="00F87F74">
            <w:pPr>
              <w:pStyle w:val="NormalWeb"/>
              <w:spacing w:line="277" w:lineRule="atLeast"/>
              <w:rPr>
                <w:spacing w:val="2"/>
                <w:position w:val="2"/>
                <w:sz w:val="28"/>
                <w:szCs w:val="28"/>
              </w:rPr>
            </w:pPr>
          </w:p>
        </w:tc>
      </w:tr>
      <w:tr w:rsidR="00557F92" w:rsidRPr="00397209">
        <w:tc>
          <w:tcPr>
            <w:tcW w:w="897" w:type="dxa"/>
          </w:tcPr>
          <w:p w:rsidR="00557F92" w:rsidRPr="00397209" w:rsidRDefault="00557F92" w:rsidP="00F87F74">
            <w:pPr>
              <w:pStyle w:val="NormalWeb"/>
              <w:spacing w:line="277" w:lineRule="atLeast"/>
              <w:jc w:val="center"/>
              <w:rPr>
                <w:spacing w:val="2"/>
                <w:position w:val="2"/>
                <w:sz w:val="28"/>
                <w:szCs w:val="28"/>
              </w:rPr>
            </w:pPr>
            <w:r>
              <w:rPr>
                <w:spacing w:val="2"/>
                <w:position w:val="2"/>
                <w:sz w:val="28"/>
                <w:szCs w:val="28"/>
              </w:rPr>
              <w:t>16</w:t>
            </w:r>
          </w:p>
        </w:tc>
        <w:tc>
          <w:tcPr>
            <w:tcW w:w="5239" w:type="dxa"/>
          </w:tcPr>
          <w:p w:rsidR="00557F92" w:rsidRDefault="00557F92" w:rsidP="00F87F74">
            <w:pPr>
              <w:pStyle w:val="NormalWeb"/>
              <w:spacing w:line="277" w:lineRule="atLeast"/>
              <w:rPr>
                <w:spacing w:val="2"/>
                <w:position w:val="2"/>
                <w:sz w:val="28"/>
                <w:szCs w:val="28"/>
              </w:rPr>
            </w:pPr>
            <w:r>
              <w:rPr>
                <w:spacing w:val="2"/>
                <w:position w:val="2"/>
                <w:sz w:val="28"/>
                <w:szCs w:val="28"/>
              </w:rPr>
              <w:t>Москва – Петропавловск-Камчатский (Начики)</w:t>
            </w:r>
          </w:p>
        </w:tc>
        <w:tc>
          <w:tcPr>
            <w:tcW w:w="3895" w:type="dxa"/>
          </w:tcPr>
          <w:p w:rsidR="00557F92" w:rsidRDefault="00557F92" w:rsidP="00F87F74">
            <w:pPr>
              <w:pStyle w:val="NormalWeb"/>
              <w:spacing w:line="277" w:lineRule="atLeast"/>
              <w:rPr>
                <w:spacing w:val="2"/>
                <w:position w:val="2"/>
                <w:sz w:val="28"/>
                <w:szCs w:val="28"/>
              </w:rPr>
            </w:pPr>
          </w:p>
        </w:tc>
      </w:tr>
      <w:tr w:rsidR="00557F92" w:rsidRPr="00397209">
        <w:tc>
          <w:tcPr>
            <w:tcW w:w="897" w:type="dxa"/>
          </w:tcPr>
          <w:p w:rsidR="00557F92" w:rsidRPr="00397209" w:rsidRDefault="00557F92" w:rsidP="00F87F74">
            <w:pPr>
              <w:pStyle w:val="NormalWeb"/>
              <w:spacing w:line="277" w:lineRule="atLeast"/>
              <w:jc w:val="center"/>
              <w:rPr>
                <w:spacing w:val="2"/>
                <w:position w:val="2"/>
                <w:sz w:val="28"/>
                <w:szCs w:val="28"/>
              </w:rPr>
            </w:pPr>
          </w:p>
        </w:tc>
        <w:tc>
          <w:tcPr>
            <w:tcW w:w="5239" w:type="dxa"/>
          </w:tcPr>
          <w:p w:rsidR="00557F92" w:rsidRDefault="00557F92" w:rsidP="00F87F74">
            <w:pPr>
              <w:pStyle w:val="NormalWeb"/>
              <w:spacing w:line="277" w:lineRule="atLeast"/>
              <w:rPr>
                <w:spacing w:val="2"/>
                <w:position w:val="2"/>
                <w:sz w:val="28"/>
                <w:szCs w:val="28"/>
              </w:rPr>
            </w:pPr>
            <w:r>
              <w:rPr>
                <w:spacing w:val="2"/>
                <w:position w:val="2"/>
                <w:sz w:val="28"/>
                <w:szCs w:val="28"/>
              </w:rPr>
              <w:t>24ф.</w:t>
            </w:r>
          </w:p>
        </w:tc>
        <w:tc>
          <w:tcPr>
            <w:tcW w:w="3895" w:type="dxa"/>
          </w:tcPr>
          <w:p w:rsidR="00557F92" w:rsidRDefault="00557F92" w:rsidP="00F87F74">
            <w:pPr>
              <w:pStyle w:val="NormalWeb"/>
              <w:spacing w:line="277" w:lineRule="atLeast"/>
              <w:rPr>
                <w:spacing w:val="2"/>
                <w:position w:val="2"/>
                <w:sz w:val="28"/>
                <w:szCs w:val="28"/>
              </w:rPr>
            </w:pPr>
          </w:p>
        </w:tc>
      </w:tr>
      <w:tr w:rsidR="00557F92" w:rsidRPr="00397209">
        <w:tc>
          <w:tcPr>
            <w:tcW w:w="897" w:type="dxa"/>
          </w:tcPr>
          <w:p w:rsidR="00557F92" w:rsidRPr="00397209" w:rsidRDefault="00557F92" w:rsidP="00F87F74">
            <w:pPr>
              <w:pStyle w:val="NormalWeb"/>
              <w:spacing w:line="277" w:lineRule="atLeast"/>
              <w:jc w:val="center"/>
              <w:rPr>
                <w:spacing w:val="2"/>
                <w:position w:val="2"/>
                <w:sz w:val="28"/>
                <w:szCs w:val="28"/>
              </w:rPr>
            </w:pPr>
          </w:p>
        </w:tc>
        <w:tc>
          <w:tcPr>
            <w:tcW w:w="5239" w:type="dxa"/>
          </w:tcPr>
          <w:p w:rsidR="00557F92" w:rsidRDefault="00557F92" w:rsidP="00F87F74">
            <w:pPr>
              <w:pStyle w:val="NormalWeb"/>
              <w:spacing w:line="277" w:lineRule="atLeast"/>
              <w:rPr>
                <w:spacing w:val="2"/>
                <w:position w:val="2"/>
                <w:sz w:val="28"/>
                <w:szCs w:val="28"/>
              </w:rPr>
            </w:pPr>
            <w:r>
              <w:rPr>
                <w:spacing w:val="2"/>
                <w:position w:val="2"/>
                <w:sz w:val="28"/>
                <w:szCs w:val="28"/>
              </w:rPr>
              <w:t>40ф.</w:t>
            </w:r>
          </w:p>
        </w:tc>
        <w:tc>
          <w:tcPr>
            <w:tcW w:w="3895" w:type="dxa"/>
          </w:tcPr>
          <w:p w:rsidR="00557F92" w:rsidRDefault="00557F92" w:rsidP="00F87F74">
            <w:pPr>
              <w:pStyle w:val="NormalWeb"/>
              <w:spacing w:line="277" w:lineRule="atLeast"/>
              <w:rPr>
                <w:spacing w:val="2"/>
                <w:position w:val="2"/>
                <w:sz w:val="28"/>
                <w:szCs w:val="28"/>
              </w:rPr>
            </w:pPr>
          </w:p>
        </w:tc>
      </w:tr>
      <w:tr w:rsidR="00557F92" w:rsidRPr="00397209">
        <w:tc>
          <w:tcPr>
            <w:tcW w:w="897" w:type="dxa"/>
          </w:tcPr>
          <w:p w:rsidR="00557F92" w:rsidRPr="00397209" w:rsidRDefault="00557F92" w:rsidP="00F87F74">
            <w:pPr>
              <w:pStyle w:val="NormalWeb"/>
              <w:spacing w:line="277" w:lineRule="atLeast"/>
              <w:jc w:val="center"/>
              <w:rPr>
                <w:spacing w:val="2"/>
                <w:position w:val="2"/>
                <w:sz w:val="28"/>
                <w:szCs w:val="28"/>
              </w:rPr>
            </w:pPr>
            <w:r>
              <w:rPr>
                <w:spacing w:val="2"/>
                <w:position w:val="2"/>
                <w:sz w:val="28"/>
                <w:szCs w:val="28"/>
              </w:rPr>
              <w:t>17</w:t>
            </w:r>
          </w:p>
        </w:tc>
        <w:tc>
          <w:tcPr>
            <w:tcW w:w="5239" w:type="dxa"/>
          </w:tcPr>
          <w:p w:rsidR="00557F92" w:rsidRDefault="00557F92" w:rsidP="00F87F74">
            <w:pPr>
              <w:pStyle w:val="NormalWeb"/>
              <w:spacing w:line="277" w:lineRule="atLeast"/>
              <w:rPr>
                <w:spacing w:val="2"/>
                <w:position w:val="2"/>
                <w:sz w:val="28"/>
                <w:szCs w:val="28"/>
              </w:rPr>
            </w:pPr>
            <w:r>
              <w:rPr>
                <w:spacing w:val="2"/>
                <w:position w:val="2"/>
                <w:sz w:val="28"/>
                <w:szCs w:val="28"/>
              </w:rPr>
              <w:t>Москва – Якутск</w:t>
            </w:r>
          </w:p>
        </w:tc>
        <w:tc>
          <w:tcPr>
            <w:tcW w:w="3895" w:type="dxa"/>
          </w:tcPr>
          <w:p w:rsidR="00557F92" w:rsidRDefault="00557F92" w:rsidP="00F87F74">
            <w:pPr>
              <w:pStyle w:val="NormalWeb"/>
              <w:spacing w:line="277" w:lineRule="atLeast"/>
              <w:rPr>
                <w:spacing w:val="2"/>
                <w:position w:val="2"/>
                <w:sz w:val="28"/>
                <w:szCs w:val="28"/>
              </w:rPr>
            </w:pPr>
          </w:p>
        </w:tc>
      </w:tr>
      <w:tr w:rsidR="00557F92" w:rsidRPr="00397209">
        <w:tc>
          <w:tcPr>
            <w:tcW w:w="897" w:type="dxa"/>
          </w:tcPr>
          <w:p w:rsidR="00557F92" w:rsidRPr="00397209" w:rsidRDefault="00557F92" w:rsidP="00F87F74">
            <w:pPr>
              <w:pStyle w:val="NormalWeb"/>
              <w:spacing w:line="277" w:lineRule="atLeast"/>
              <w:jc w:val="center"/>
              <w:rPr>
                <w:spacing w:val="2"/>
                <w:position w:val="2"/>
                <w:sz w:val="28"/>
                <w:szCs w:val="28"/>
              </w:rPr>
            </w:pPr>
          </w:p>
        </w:tc>
        <w:tc>
          <w:tcPr>
            <w:tcW w:w="5239" w:type="dxa"/>
          </w:tcPr>
          <w:p w:rsidR="00557F92" w:rsidRDefault="00557F92" w:rsidP="00F87F74">
            <w:pPr>
              <w:pStyle w:val="NormalWeb"/>
              <w:spacing w:line="277" w:lineRule="atLeast"/>
              <w:rPr>
                <w:spacing w:val="2"/>
                <w:position w:val="2"/>
                <w:sz w:val="28"/>
                <w:szCs w:val="28"/>
              </w:rPr>
            </w:pPr>
            <w:r>
              <w:rPr>
                <w:spacing w:val="2"/>
                <w:position w:val="2"/>
                <w:sz w:val="28"/>
                <w:szCs w:val="28"/>
              </w:rPr>
              <w:t>24ф.</w:t>
            </w:r>
          </w:p>
        </w:tc>
        <w:tc>
          <w:tcPr>
            <w:tcW w:w="3895" w:type="dxa"/>
          </w:tcPr>
          <w:p w:rsidR="00557F92" w:rsidRDefault="00557F92" w:rsidP="00F87F74">
            <w:pPr>
              <w:pStyle w:val="NormalWeb"/>
              <w:spacing w:line="277" w:lineRule="atLeast"/>
              <w:rPr>
                <w:spacing w:val="2"/>
                <w:position w:val="2"/>
                <w:sz w:val="28"/>
                <w:szCs w:val="28"/>
              </w:rPr>
            </w:pPr>
          </w:p>
        </w:tc>
      </w:tr>
      <w:tr w:rsidR="00557F92" w:rsidRPr="00397209">
        <w:tc>
          <w:tcPr>
            <w:tcW w:w="897" w:type="dxa"/>
          </w:tcPr>
          <w:p w:rsidR="00557F92" w:rsidRPr="00397209" w:rsidRDefault="00557F92" w:rsidP="00F87F74">
            <w:pPr>
              <w:pStyle w:val="NormalWeb"/>
              <w:spacing w:line="277" w:lineRule="atLeast"/>
              <w:jc w:val="center"/>
              <w:rPr>
                <w:spacing w:val="2"/>
                <w:position w:val="2"/>
                <w:sz w:val="28"/>
                <w:szCs w:val="28"/>
              </w:rPr>
            </w:pPr>
          </w:p>
        </w:tc>
        <w:tc>
          <w:tcPr>
            <w:tcW w:w="5239" w:type="dxa"/>
          </w:tcPr>
          <w:p w:rsidR="00557F92" w:rsidRDefault="00557F92" w:rsidP="00F87F74">
            <w:pPr>
              <w:pStyle w:val="NormalWeb"/>
              <w:spacing w:line="277" w:lineRule="atLeast"/>
              <w:rPr>
                <w:spacing w:val="2"/>
                <w:position w:val="2"/>
                <w:sz w:val="28"/>
                <w:szCs w:val="28"/>
              </w:rPr>
            </w:pPr>
            <w:r>
              <w:rPr>
                <w:spacing w:val="2"/>
                <w:position w:val="2"/>
                <w:sz w:val="28"/>
                <w:szCs w:val="28"/>
              </w:rPr>
              <w:t>40ф.</w:t>
            </w:r>
          </w:p>
        </w:tc>
        <w:tc>
          <w:tcPr>
            <w:tcW w:w="3895" w:type="dxa"/>
          </w:tcPr>
          <w:p w:rsidR="00557F92" w:rsidRDefault="00557F92" w:rsidP="00F87F74">
            <w:pPr>
              <w:pStyle w:val="NormalWeb"/>
              <w:spacing w:line="277" w:lineRule="atLeast"/>
              <w:rPr>
                <w:spacing w:val="2"/>
                <w:position w:val="2"/>
                <w:sz w:val="28"/>
                <w:szCs w:val="28"/>
              </w:rPr>
            </w:pPr>
          </w:p>
        </w:tc>
      </w:tr>
      <w:tr w:rsidR="00557F92" w:rsidRPr="00397209">
        <w:tc>
          <w:tcPr>
            <w:tcW w:w="897" w:type="dxa"/>
          </w:tcPr>
          <w:p w:rsidR="00557F92" w:rsidRPr="00397209" w:rsidRDefault="00557F92" w:rsidP="00F87F74">
            <w:pPr>
              <w:pStyle w:val="NormalWeb"/>
              <w:spacing w:line="277" w:lineRule="atLeast"/>
              <w:jc w:val="center"/>
              <w:rPr>
                <w:spacing w:val="2"/>
                <w:position w:val="2"/>
                <w:sz w:val="28"/>
                <w:szCs w:val="28"/>
              </w:rPr>
            </w:pPr>
            <w:r>
              <w:rPr>
                <w:spacing w:val="2"/>
                <w:position w:val="2"/>
                <w:sz w:val="28"/>
                <w:szCs w:val="28"/>
              </w:rPr>
              <w:t>18</w:t>
            </w:r>
          </w:p>
        </w:tc>
        <w:tc>
          <w:tcPr>
            <w:tcW w:w="5239" w:type="dxa"/>
          </w:tcPr>
          <w:p w:rsidR="00557F92" w:rsidRDefault="00557F92" w:rsidP="00F87F74">
            <w:pPr>
              <w:pStyle w:val="NormalWeb"/>
              <w:spacing w:line="277" w:lineRule="atLeast"/>
              <w:rPr>
                <w:spacing w:val="2"/>
                <w:position w:val="2"/>
                <w:sz w:val="28"/>
                <w:szCs w:val="28"/>
              </w:rPr>
            </w:pPr>
            <w:r>
              <w:rPr>
                <w:spacing w:val="2"/>
                <w:position w:val="2"/>
                <w:sz w:val="28"/>
                <w:szCs w:val="28"/>
              </w:rPr>
              <w:t>Москва – Лабытнаги</w:t>
            </w:r>
          </w:p>
        </w:tc>
        <w:tc>
          <w:tcPr>
            <w:tcW w:w="3895" w:type="dxa"/>
          </w:tcPr>
          <w:p w:rsidR="00557F92" w:rsidRDefault="00557F92" w:rsidP="00F87F74">
            <w:pPr>
              <w:pStyle w:val="NormalWeb"/>
              <w:spacing w:line="277" w:lineRule="atLeast"/>
              <w:rPr>
                <w:spacing w:val="2"/>
                <w:position w:val="2"/>
                <w:sz w:val="28"/>
                <w:szCs w:val="28"/>
              </w:rPr>
            </w:pPr>
          </w:p>
        </w:tc>
      </w:tr>
      <w:tr w:rsidR="00557F92" w:rsidRPr="00397209">
        <w:tc>
          <w:tcPr>
            <w:tcW w:w="897" w:type="dxa"/>
          </w:tcPr>
          <w:p w:rsidR="00557F92" w:rsidRPr="00397209" w:rsidRDefault="00557F92" w:rsidP="00F87F74">
            <w:pPr>
              <w:pStyle w:val="NormalWeb"/>
              <w:spacing w:line="277" w:lineRule="atLeast"/>
              <w:jc w:val="center"/>
              <w:rPr>
                <w:spacing w:val="2"/>
                <w:position w:val="2"/>
                <w:sz w:val="28"/>
                <w:szCs w:val="28"/>
              </w:rPr>
            </w:pPr>
          </w:p>
        </w:tc>
        <w:tc>
          <w:tcPr>
            <w:tcW w:w="5239" w:type="dxa"/>
          </w:tcPr>
          <w:p w:rsidR="00557F92" w:rsidRDefault="00557F92" w:rsidP="00F87F74">
            <w:pPr>
              <w:pStyle w:val="NormalWeb"/>
              <w:spacing w:line="277" w:lineRule="atLeast"/>
              <w:rPr>
                <w:spacing w:val="2"/>
                <w:position w:val="2"/>
                <w:sz w:val="28"/>
                <w:szCs w:val="28"/>
              </w:rPr>
            </w:pPr>
            <w:r>
              <w:rPr>
                <w:spacing w:val="2"/>
                <w:position w:val="2"/>
                <w:sz w:val="28"/>
                <w:szCs w:val="28"/>
              </w:rPr>
              <w:t>24ф.</w:t>
            </w:r>
          </w:p>
        </w:tc>
        <w:tc>
          <w:tcPr>
            <w:tcW w:w="3895" w:type="dxa"/>
          </w:tcPr>
          <w:p w:rsidR="00557F92" w:rsidRDefault="00557F92" w:rsidP="00F87F74">
            <w:pPr>
              <w:pStyle w:val="NormalWeb"/>
              <w:spacing w:line="277" w:lineRule="atLeast"/>
              <w:rPr>
                <w:spacing w:val="2"/>
                <w:position w:val="2"/>
                <w:sz w:val="28"/>
                <w:szCs w:val="28"/>
              </w:rPr>
            </w:pPr>
          </w:p>
        </w:tc>
      </w:tr>
      <w:tr w:rsidR="00557F92" w:rsidRPr="00397209">
        <w:tc>
          <w:tcPr>
            <w:tcW w:w="897" w:type="dxa"/>
          </w:tcPr>
          <w:p w:rsidR="00557F92" w:rsidRPr="00397209" w:rsidRDefault="00557F92" w:rsidP="00F87F74">
            <w:pPr>
              <w:pStyle w:val="NormalWeb"/>
              <w:spacing w:line="277" w:lineRule="atLeast"/>
              <w:jc w:val="center"/>
              <w:rPr>
                <w:spacing w:val="2"/>
                <w:position w:val="2"/>
                <w:sz w:val="28"/>
                <w:szCs w:val="28"/>
              </w:rPr>
            </w:pPr>
          </w:p>
        </w:tc>
        <w:tc>
          <w:tcPr>
            <w:tcW w:w="5239" w:type="dxa"/>
          </w:tcPr>
          <w:p w:rsidR="00557F92" w:rsidRDefault="00557F92" w:rsidP="00F87F74">
            <w:pPr>
              <w:pStyle w:val="NormalWeb"/>
              <w:spacing w:line="277" w:lineRule="atLeast"/>
              <w:rPr>
                <w:spacing w:val="2"/>
                <w:position w:val="2"/>
                <w:sz w:val="28"/>
                <w:szCs w:val="28"/>
              </w:rPr>
            </w:pPr>
            <w:r>
              <w:rPr>
                <w:spacing w:val="2"/>
                <w:position w:val="2"/>
                <w:sz w:val="28"/>
                <w:szCs w:val="28"/>
              </w:rPr>
              <w:t>40ф.</w:t>
            </w:r>
          </w:p>
        </w:tc>
        <w:tc>
          <w:tcPr>
            <w:tcW w:w="3895" w:type="dxa"/>
          </w:tcPr>
          <w:p w:rsidR="00557F92" w:rsidRDefault="00557F92" w:rsidP="00F87F74">
            <w:pPr>
              <w:pStyle w:val="NormalWeb"/>
              <w:spacing w:line="277" w:lineRule="atLeast"/>
              <w:rPr>
                <w:spacing w:val="2"/>
                <w:position w:val="2"/>
                <w:sz w:val="28"/>
                <w:szCs w:val="28"/>
              </w:rPr>
            </w:pPr>
          </w:p>
        </w:tc>
      </w:tr>
      <w:tr w:rsidR="00557F92" w:rsidRPr="00397209">
        <w:tc>
          <w:tcPr>
            <w:tcW w:w="897" w:type="dxa"/>
          </w:tcPr>
          <w:p w:rsidR="00557F92" w:rsidRPr="00397209" w:rsidRDefault="00557F92" w:rsidP="00F87F74">
            <w:pPr>
              <w:pStyle w:val="NormalWeb"/>
              <w:spacing w:line="277" w:lineRule="atLeast"/>
              <w:jc w:val="center"/>
              <w:rPr>
                <w:spacing w:val="2"/>
                <w:position w:val="2"/>
                <w:sz w:val="28"/>
                <w:szCs w:val="28"/>
              </w:rPr>
            </w:pPr>
            <w:r>
              <w:rPr>
                <w:spacing w:val="2"/>
                <w:position w:val="2"/>
                <w:sz w:val="28"/>
                <w:szCs w:val="28"/>
              </w:rPr>
              <w:t>19</w:t>
            </w:r>
          </w:p>
        </w:tc>
        <w:tc>
          <w:tcPr>
            <w:tcW w:w="5239" w:type="dxa"/>
          </w:tcPr>
          <w:p w:rsidR="00557F92" w:rsidRDefault="00557F92" w:rsidP="00F87F74">
            <w:pPr>
              <w:pStyle w:val="NormalWeb"/>
              <w:spacing w:line="277" w:lineRule="atLeast"/>
              <w:rPr>
                <w:spacing w:val="2"/>
                <w:position w:val="2"/>
                <w:sz w:val="28"/>
                <w:szCs w:val="28"/>
              </w:rPr>
            </w:pPr>
            <w:r>
              <w:rPr>
                <w:spacing w:val="2"/>
                <w:position w:val="2"/>
                <w:sz w:val="28"/>
                <w:szCs w:val="28"/>
              </w:rPr>
              <w:t>Москва – Воркута</w:t>
            </w:r>
          </w:p>
        </w:tc>
        <w:tc>
          <w:tcPr>
            <w:tcW w:w="3895" w:type="dxa"/>
          </w:tcPr>
          <w:p w:rsidR="00557F92" w:rsidRDefault="00557F92" w:rsidP="00F87F74">
            <w:pPr>
              <w:pStyle w:val="NormalWeb"/>
              <w:spacing w:line="277" w:lineRule="atLeast"/>
              <w:rPr>
                <w:spacing w:val="2"/>
                <w:position w:val="2"/>
                <w:sz w:val="28"/>
                <w:szCs w:val="28"/>
              </w:rPr>
            </w:pPr>
          </w:p>
        </w:tc>
      </w:tr>
      <w:tr w:rsidR="00557F92" w:rsidRPr="00397209">
        <w:tc>
          <w:tcPr>
            <w:tcW w:w="897" w:type="dxa"/>
          </w:tcPr>
          <w:p w:rsidR="00557F92" w:rsidRPr="00397209" w:rsidRDefault="00557F92" w:rsidP="00F87F74">
            <w:pPr>
              <w:pStyle w:val="NormalWeb"/>
              <w:spacing w:line="277" w:lineRule="atLeast"/>
              <w:jc w:val="center"/>
              <w:rPr>
                <w:spacing w:val="2"/>
                <w:position w:val="2"/>
                <w:sz w:val="28"/>
                <w:szCs w:val="28"/>
              </w:rPr>
            </w:pPr>
          </w:p>
        </w:tc>
        <w:tc>
          <w:tcPr>
            <w:tcW w:w="5239" w:type="dxa"/>
          </w:tcPr>
          <w:p w:rsidR="00557F92" w:rsidRDefault="00557F92" w:rsidP="00F87F74">
            <w:pPr>
              <w:pStyle w:val="NormalWeb"/>
              <w:spacing w:line="277" w:lineRule="atLeast"/>
              <w:rPr>
                <w:spacing w:val="2"/>
                <w:position w:val="2"/>
                <w:sz w:val="28"/>
                <w:szCs w:val="28"/>
              </w:rPr>
            </w:pPr>
            <w:r>
              <w:rPr>
                <w:spacing w:val="2"/>
                <w:position w:val="2"/>
                <w:sz w:val="28"/>
                <w:szCs w:val="28"/>
              </w:rPr>
              <w:t>24ф.</w:t>
            </w:r>
          </w:p>
        </w:tc>
        <w:tc>
          <w:tcPr>
            <w:tcW w:w="3895" w:type="dxa"/>
          </w:tcPr>
          <w:p w:rsidR="00557F92" w:rsidRDefault="00557F92" w:rsidP="00F87F74">
            <w:pPr>
              <w:pStyle w:val="NormalWeb"/>
              <w:spacing w:line="277" w:lineRule="atLeast"/>
              <w:rPr>
                <w:spacing w:val="2"/>
                <w:position w:val="2"/>
                <w:sz w:val="28"/>
                <w:szCs w:val="28"/>
              </w:rPr>
            </w:pPr>
          </w:p>
        </w:tc>
      </w:tr>
      <w:tr w:rsidR="00557F92" w:rsidRPr="00397209">
        <w:tc>
          <w:tcPr>
            <w:tcW w:w="897" w:type="dxa"/>
          </w:tcPr>
          <w:p w:rsidR="00557F92" w:rsidRPr="00397209" w:rsidRDefault="00557F92" w:rsidP="00F87F74">
            <w:pPr>
              <w:pStyle w:val="NormalWeb"/>
              <w:spacing w:line="277" w:lineRule="atLeast"/>
              <w:jc w:val="center"/>
              <w:rPr>
                <w:spacing w:val="2"/>
                <w:position w:val="2"/>
                <w:sz w:val="28"/>
                <w:szCs w:val="28"/>
              </w:rPr>
            </w:pPr>
          </w:p>
        </w:tc>
        <w:tc>
          <w:tcPr>
            <w:tcW w:w="5239" w:type="dxa"/>
          </w:tcPr>
          <w:p w:rsidR="00557F92" w:rsidRDefault="00557F92" w:rsidP="00F87F74">
            <w:pPr>
              <w:pStyle w:val="NormalWeb"/>
              <w:spacing w:line="277" w:lineRule="atLeast"/>
              <w:rPr>
                <w:spacing w:val="2"/>
                <w:position w:val="2"/>
                <w:sz w:val="28"/>
                <w:szCs w:val="28"/>
              </w:rPr>
            </w:pPr>
            <w:r>
              <w:rPr>
                <w:spacing w:val="2"/>
                <w:position w:val="2"/>
                <w:sz w:val="28"/>
                <w:szCs w:val="28"/>
              </w:rPr>
              <w:t>40ф.</w:t>
            </w:r>
          </w:p>
        </w:tc>
        <w:tc>
          <w:tcPr>
            <w:tcW w:w="3895" w:type="dxa"/>
          </w:tcPr>
          <w:p w:rsidR="00557F92" w:rsidRDefault="00557F92" w:rsidP="00F87F74">
            <w:pPr>
              <w:pStyle w:val="NormalWeb"/>
              <w:spacing w:line="277" w:lineRule="atLeast"/>
              <w:rPr>
                <w:spacing w:val="2"/>
                <w:position w:val="2"/>
                <w:sz w:val="28"/>
                <w:szCs w:val="28"/>
              </w:rPr>
            </w:pPr>
          </w:p>
        </w:tc>
      </w:tr>
      <w:tr w:rsidR="00557F92" w:rsidRPr="00397209">
        <w:tc>
          <w:tcPr>
            <w:tcW w:w="897" w:type="dxa"/>
          </w:tcPr>
          <w:p w:rsidR="00557F92" w:rsidRPr="00397209" w:rsidRDefault="00557F92" w:rsidP="00F87F74">
            <w:pPr>
              <w:pStyle w:val="NormalWeb"/>
              <w:spacing w:line="277" w:lineRule="atLeast"/>
              <w:jc w:val="center"/>
              <w:rPr>
                <w:spacing w:val="2"/>
                <w:position w:val="2"/>
                <w:sz w:val="28"/>
                <w:szCs w:val="28"/>
              </w:rPr>
            </w:pPr>
            <w:r>
              <w:rPr>
                <w:spacing w:val="2"/>
                <w:position w:val="2"/>
                <w:sz w:val="28"/>
                <w:szCs w:val="28"/>
              </w:rPr>
              <w:t>20</w:t>
            </w:r>
          </w:p>
        </w:tc>
        <w:tc>
          <w:tcPr>
            <w:tcW w:w="5239" w:type="dxa"/>
          </w:tcPr>
          <w:p w:rsidR="00557F92" w:rsidRDefault="00557F92" w:rsidP="00F87F74">
            <w:pPr>
              <w:pStyle w:val="NormalWeb"/>
              <w:spacing w:line="277" w:lineRule="atLeast"/>
              <w:rPr>
                <w:spacing w:val="2"/>
                <w:position w:val="2"/>
                <w:sz w:val="28"/>
                <w:szCs w:val="28"/>
              </w:rPr>
            </w:pPr>
            <w:r>
              <w:rPr>
                <w:spacing w:val="2"/>
                <w:position w:val="2"/>
                <w:sz w:val="28"/>
                <w:szCs w:val="28"/>
              </w:rPr>
              <w:t>Москва – Нижневартовск</w:t>
            </w:r>
          </w:p>
        </w:tc>
        <w:tc>
          <w:tcPr>
            <w:tcW w:w="3895" w:type="dxa"/>
          </w:tcPr>
          <w:p w:rsidR="00557F92" w:rsidRDefault="00557F92" w:rsidP="00F87F74">
            <w:pPr>
              <w:pStyle w:val="NormalWeb"/>
              <w:spacing w:line="277" w:lineRule="atLeast"/>
              <w:rPr>
                <w:spacing w:val="2"/>
                <w:position w:val="2"/>
                <w:sz w:val="28"/>
                <w:szCs w:val="28"/>
              </w:rPr>
            </w:pPr>
          </w:p>
        </w:tc>
      </w:tr>
      <w:tr w:rsidR="00557F92" w:rsidRPr="00397209">
        <w:tc>
          <w:tcPr>
            <w:tcW w:w="897" w:type="dxa"/>
          </w:tcPr>
          <w:p w:rsidR="00557F92" w:rsidRPr="00397209" w:rsidRDefault="00557F92" w:rsidP="00F87F74">
            <w:pPr>
              <w:pStyle w:val="NormalWeb"/>
              <w:spacing w:line="277" w:lineRule="atLeast"/>
              <w:jc w:val="center"/>
              <w:rPr>
                <w:spacing w:val="2"/>
                <w:position w:val="2"/>
                <w:sz w:val="28"/>
                <w:szCs w:val="28"/>
              </w:rPr>
            </w:pPr>
          </w:p>
        </w:tc>
        <w:tc>
          <w:tcPr>
            <w:tcW w:w="5239" w:type="dxa"/>
          </w:tcPr>
          <w:p w:rsidR="00557F92" w:rsidRDefault="00557F92" w:rsidP="00F87F74">
            <w:pPr>
              <w:pStyle w:val="NormalWeb"/>
              <w:spacing w:line="277" w:lineRule="atLeast"/>
              <w:rPr>
                <w:spacing w:val="2"/>
                <w:position w:val="2"/>
                <w:sz w:val="28"/>
                <w:szCs w:val="28"/>
              </w:rPr>
            </w:pPr>
            <w:r>
              <w:rPr>
                <w:spacing w:val="2"/>
                <w:position w:val="2"/>
                <w:sz w:val="28"/>
                <w:szCs w:val="28"/>
              </w:rPr>
              <w:t>24ф.</w:t>
            </w:r>
          </w:p>
        </w:tc>
        <w:tc>
          <w:tcPr>
            <w:tcW w:w="3895" w:type="dxa"/>
          </w:tcPr>
          <w:p w:rsidR="00557F92" w:rsidRDefault="00557F92" w:rsidP="00F87F74">
            <w:pPr>
              <w:pStyle w:val="NormalWeb"/>
              <w:spacing w:line="277" w:lineRule="atLeast"/>
              <w:rPr>
                <w:spacing w:val="2"/>
                <w:position w:val="2"/>
                <w:sz w:val="28"/>
                <w:szCs w:val="28"/>
              </w:rPr>
            </w:pPr>
          </w:p>
        </w:tc>
      </w:tr>
      <w:tr w:rsidR="00557F92" w:rsidRPr="00397209">
        <w:tc>
          <w:tcPr>
            <w:tcW w:w="897" w:type="dxa"/>
          </w:tcPr>
          <w:p w:rsidR="00557F92" w:rsidRPr="00397209" w:rsidRDefault="00557F92" w:rsidP="00F87F74">
            <w:pPr>
              <w:pStyle w:val="NormalWeb"/>
              <w:spacing w:line="277" w:lineRule="atLeast"/>
              <w:jc w:val="center"/>
              <w:rPr>
                <w:spacing w:val="2"/>
                <w:position w:val="2"/>
                <w:sz w:val="28"/>
                <w:szCs w:val="28"/>
              </w:rPr>
            </w:pPr>
          </w:p>
        </w:tc>
        <w:tc>
          <w:tcPr>
            <w:tcW w:w="5239" w:type="dxa"/>
          </w:tcPr>
          <w:p w:rsidR="00557F92" w:rsidRDefault="00557F92" w:rsidP="00F87F74">
            <w:pPr>
              <w:pStyle w:val="NormalWeb"/>
              <w:spacing w:line="277" w:lineRule="atLeast"/>
              <w:rPr>
                <w:spacing w:val="2"/>
                <w:position w:val="2"/>
                <w:sz w:val="28"/>
                <w:szCs w:val="28"/>
              </w:rPr>
            </w:pPr>
            <w:r>
              <w:rPr>
                <w:spacing w:val="2"/>
                <w:position w:val="2"/>
                <w:sz w:val="28"/>
                <w:szCs w:val="28"/>
              </w:rPr>
              <w:t>40ф.</w:t>
            </w:r>
          </w:p>
        </w:tc>
        <w:tc>
          <w:tcPr>
            <w:tcW w:w="3895" w:type="dxa"/>
          </w:tcPr>
          <w:p w:rsidR="00557F92" w:rsidRDefault="00557F92" w:rsidP="00F87F74">
            <w:pPr>
              <w:pStyle w:val="NormalWeb"/>
              <w:spacing w:line="277" w:lineRule="atLeast"/>
              <w:rPr>
                <w:spacing w:val="2"/>
                <w:position w:val="2"/>
                <w:sz w:val="28"/>
                <w:szCs w:val="28"/>
              </w:rPr>
            </w:pPr>
          </w:p>
        </w:tc>
      </w:tr>
      <w:tr w:rsidR="00557F92" w:rsidRPr="00397209">
        <w:tc>
          <w:tcPr>
            <w:tcW w:w="897" w:type="dxa"/>
          </w:tcPr>
          <w:p w:rsidR="00557F92" w:rsidRPr="00397209" w:rsidRDefault="00557F92" w:rsidP="00F87F74">
            <w:pPr>
              <w:pStyle w:val="NormalWeb"/>
              <w:spacing w:line="277" w:lineRule="atLeast"/>
              <w:jc w:val="center"/>
              <w:rPr>
                <w:spacing w:val="2"/>
                <w:position w:val="2"/>
                <w:sz w:val="28"/>
                <w:szCs w:val="28"/>
              </w:rPr>
            </w:pPr>
            <w:r>
              <w:rPr>
                <w:spacing w:val="2"/>
                <w:position w:val="2"/>
                <w:sz w:val="28"/>
                <w:szCs w:val="28"/>
              </w:rPr>
              <w:t>21</w:t>
            </w:r>
          </w:p>
        </w:tc>
        <w:tc>
          <w:tcPr>
            <w:tcW w:w="5239" w:type="dxa"/>
          </w:tcPr>
          <w:p w:rsidR="00557F92" w:rsidRDefault="00557F92" w:rsidP="00F87F74">
            <w:pPr>
              <w:pStyle w:val="NormalWeb"/>
              <w:spacing w:line="277" w:lineRule="atLeast"/>
              <w:rPr>
                <w:spacing w:val="2"/>
                <w:position w:val="2"/>
                <w:sz w:val="28"/>
                <w:szCs w:val="28"/>
              </w:rPr>
            </w:pPr>
            <w:r>
              <w:rPr>
                <w:spacing w:val="2"/>
                <w:position w:val="2"/>
                <w:sz w:val="28"/>
                <w:szCs w:val="28"/>
              </w:rPr>
              <w:t>Москва – Усть-Кут</w:t>
            </w:r>
          </w:p>
        </w:tc>
        <w:tc>
          <w:tcPr>
            <w:tcW w:w="3895" w:type="dxa"/>
          </w:tcPr>
          <w:p w:rsidR="00557F92" w:rsidRDefault="00557F92" w:rsidP="00F87F74">
            <w:pPr>
              <w:pStyle w:val="NormalWeb"/>
              <w:spacing w:line="277" w:lineRule="atLeast"/>
              <w:rPr>
                <w:spacing w:val="2"/>
                <w:position w:val="2"/>
                <w:sz w:val="28"/>
                <w:szCs w:val="28"/>
              </w:rPr>
            </w:pPr>
          </w:p>
        </w:tc>
      </w:tr>
      <w:tr w:rsidR="00557F92" w:rsidRPr="00397209">
        <w:tc>
          <w:tcPr>
            <w:tcW w:w="897" w:type="dxa"/>
          </w:tcPr>
          <w:p w:rsidR="00557F92" w:rsidRPr="00397209" w:rsidRDefault="00557F92" w:rsidP="00F87F74">
            <w:pPr>
              <w:pStyle w:val="NormalWeb"/>
              <w:spacing w:line="277" w:lineRule="atLeast"/>
              <w:jc w:val="center"/>
              <w:rPr>
                <w:spacing w:val="2"/>
                <w:position w:val="2"/>
                <w:sz w:val="28"/>
                <w:szCs w:val="28"/>
              </w:rPr>
            </w:pPr>
          </w:p>
        </w:tc>
        <w:tc>
          <w:tcPr>
            <w:tcW w:w="5239" w:type="dxa"/>
          </w:tcPr>
          <w:p w:rsidR="00557F92" w:rsidRDefault="00557F92" w:rsidP="00F87F74">
            <w:pPr>
              <w:pStyle w:val="NormalWeb"/>
              <w:spacing w:line="277" w:lineRule="atLeast"/>
              <w:rPr>
                <w:spacing w:val="2"/>
                <w:position w:val="2"/>
                <w:sz w:val="28"/>
                <w:szCs w:val="28"/>
              </w:rPr>
            </w:pPr>
            <w:r>
              <w:rPr>
                <w:spacing w:val="2"/>
                <w:position w:val="2"/>
                <w:sz w:val="28"/>
                <w:szCs w:val="28"/>
              </w:rPr>
              <w:t>24ф.</w:t>
            </w:r>
          </w:p>
        </w:tc>
        <w:tc>
          <w:tcPr>
            <w:tcW w:w="3895" w:type="dxa"/>
          </w:tcPr>
          <w:p w:rsidR="00557F92" w:rsidRDefault="00557F92" w:rsidP="00F87F74">
            <w:pPr>
              <w:pStyle w:val="NormalWeb"/>
              <w:spacing w:line="277" w:lineRule="atLeast"/>
              <w:rPr>
                <w:spacing w:val="2"/>
                <w:position w:val="2"/>
                <w:sz w:val="28"/>
                <w:szCs w:val="28"/>
              </w:rPr>
            </w:pPr>
          </w:p>
        </w:tc>
      </w:tr>
      <w:tr w:rsidR="00557F92" w:rsidRPr="00397209">
        <w:tc>
          <w:tcPr>
            <w:tcW w:w="897" w:type="dxa"/>
          </w:tcPr>
          <w:p w:rsidR="00557F92" w:rsidRPr="00397209" w:rsidRDefault="00557F92" w:rsidP="00F87F74">
            <w:pPr>
              <w:pStyle w:val="NormalWeb"/>
              <w:spacing w:line="277" w:lineRule="atLeast"/>
              <w:jc w:val="center"/>
              <w:rPr>
                <w:spacing w:val="2"/>
                <w:position w:val="2"/>
                <w:sz w:val="28"/>
                <w:szCs w:val="28"/>
              </w:rPr>
            </w:pPr>
          </w:p>
        </w:tc>
        <w:tc>
          <w:tcPr>
            <w:tcW w:w="5239" w:type="dxa"/>
          </w:tcPr>
          <w:p w:rsidR="00557F92" w:rsidRDefault="00557F92" w:rsidP="00F87F74">
            <w:pPr>
              <w:pStyle w:val="NormalWeb"/>
              <w:spacing w:line="277" w:lineRule="atLeast"/>
              <w:rPr>
                <w:spacing w:val="2"/>
                <w:position w:val="2"/>
                <w:sz w:val="28"/>
                <w:szCs w:val="28"/>
              </w:rPr>
            </w:pPr>
            <w:r>
              <w:rPr>
                <w:spacing w:val="2"/>
                <w:position w:val="2"/>
                <w:sz w:val="28"/>
                <w:szCs w:val="28"/>
              </w:rPr>
              <w:t>40ф.</w:t>
            </w:r>
          </w:p>
        </w:tc>
        <w:tc>
          <w:tcPr>
            <w:tcW w:w="3895" w:type="dxa"/>
          </w:tcPr>
          <w:p w:rsidR="00557F92" w:rsidRDefault="00557F92" w:rsidP="00F87F74">
            <w:pPr>
              <w:pStyle w:val="NormalWeb"/>
              <w:spacing w:line="277" w:lineRule="atLeast"/>
              <w:rPr>
                <w:spacing w:val="2"/>
                <w:position w:val="2"/>
                <w:sz w:val="28"/>
                <w:szCs w:val="28"/>
              </w:rPr>
            </w:pPr>
          </w:p>
        </w:tc>
      </w:tr>
      <w:tr w:rsidR="00557F92" w:rsidRPr="00397209">
        <w:tc>
          <w:tcPr>
            <w:tcW w:w="897" w:type="dxa"/>
          </w:tcPr>
          <w:p w:rsidR="00557F92" w:rsidRPr="00397209" w:rsidRDefault="00557F92" w:rsidP="00F87F74">
            <w:pPr>
              <w:pStyle w:val="NormalWeb"/>
              <w:spacing w:line="277" w:lineRule="atLeast"/>
              <w:jc w:val="center"/>
              <w:rPr>
                <w:spacing w:val="2"/>
                <w:position w:val="2"/>
                <w:sz w:val="28"/>
                <w:szCs w:val="28"/>
              </w:rPr>
            </w:pPr>
            <w:r>
              <w:rPr>
                <w:spacing w:val="2"/>
                <w:position w:val="2"/>
                <w:sz w:val="28"/>
                <w:szCs w:val="28"/>
              </w:rPr>
              <w:t>22</w:t>
            </w:r>
          </w:p>
        </w:tc>
        <w:tc>
          <w:tcPr>
            <w:tcW w:w="5239" w:type="dxa"/>
          </w:tcPr>
          <w:p w:rsidR="00557F92" w:rsidRDefault="00557F92" w:rsidP="00F87F74">
            <w:pPr>
              <w:pStyle w:val="NormalWeb"/>
              <w:spacing w:line="277" w:lineRule="atLeast"/>
              <w:rPr>
                <w:spacing w:val="2"/>
                <w:position w:val="2"/>
                <w:sz w:val="28"/>
                <w:szCs w:val="28"/>
              </w:rPr>
            </w:pPr>
            <w:r>
              <w:rPr>
                <w:spacing w:val="2"/>
                <w:position w:val="2"/>
                <w:sz w:val="28"/>
                <w:szCs w:val="28"/>
              </w:rPr>
              <w:t>Москва – Магадан</w:t>
            </w:r>
          </w:p>
        </w:tc>
        <w:tc>
          <w:tcPr>
            <w:tcW w:w="3895" w:type="dxa"/>
          </w:tcPr>
          <w:p w:rsidR="00557F92" w:rsidRDefault="00557F92" w:rsidP="00F87F74">
            <w:pPr>
              <w:pStyle w:val="NormalWeb"/>
              <w:spacing w:line="277" w:lineRule="atLeast"/>
              <w:rPr>
                <w:spacing w:val="2"/>
                <w:position w:val="2"/>
                <w:sz w:val="28"/>
                <w:szCs w:val="28"/>
              </w:rPr>
            </w:pPr>
          </w:p>
        </w:tc>
      </w:tr>
      <w:tr w:rsidR="00557F92" w:rsidRPr="00397209">
        <w:tc>
          <w:tcPr>
            <w:tcW w:w="897" w:type="dxa"/>
          </w:tcPr>
          <w:p w:rsidR="00557F92" w:rsidRPr="00397209" w:rsidRDefault="00557F92" w:rsidP="00F87F74">
            <w:pPr>
              <w:pStyle w:val="NormalWeb"/>
              <w:spacing w:line="277" w:lineRule="atLeast"/>
              <w:jc w:val="center"/>
              <w:rPr>
                <w:spacing w:val="2"/>
                <w:position w:val="2"/>
                <w:sz w:val="28"/>
                <w:szCs w:val="28"/>
              </w:rPr>
            </w:pPr>
          </w:p>
        </w:tc>
        <w:tc>
          <w:tcPr>
            <w:tcW w:w="5239" w:type="dxa"/>
          </w:tcPr>
          <w:p w:rsidR="00557F92" w:rsidRDefault="00557F92" w:rsidP="00F87F74">
            <w:pPr>
              <w:pStyle w:val="NormalWeb"/>
              <w:spacing w:line="277" w:lineRule="atLeast"/>
              <w:rPr>
                <w:spacing w:val="2"/>
                <w:position w:val="2"/>
                <w:sz w:val="28"/>
                <w:szCs w:val="28"/>
              </w:rPr>
            </w:pPr>
            <w:r>
              <w:rPr>
                <w:spacing w:val="2"/>
                <w:position w:val="2"/>
                <w:sz w:val="28"/>
                <w:szCs w:val="28"/>
              </w:rPr>
              <w:t>24ф.</w:t>
            </w:r>
          </w:p>
        </w:tc>
        <w:tc>
          <w:tcPr>
            <w:tcW w:w="3895" w:type="dxa"/>
          </w:tcPr>
          <w:p w:rsidR="00557F92" w:rsidRDefault="00557F92" w:rsidP="00F87F74">
            <w:pPr>
              <w:pStyle w:val="NormalWeb"/>
              <w:spacing w:line="277" w:lineRule="atLeast"/>
              <w:rPr>
                <w:spacing w:val="2"/>
                <w:position w:val="2"/>
                <w:sz w:val="28"/>
                <w:szCs w:val="28"/>
              </w:rPr>
            </w:pPr>
          </w:p>
        </w:tc>
      </w:tr>
      <w:tr w:rsidR="00557F92" w:rsidRPr="00397209">
        <w:tc>
          <w:tcPr>
            <w:tcW w:w="897" w:type="dxa"/>
          </w:tcPr>
          <w:p w:rsidR="00557F92" w:rsidRPr="00397209" w:rsidRDefault="00557F92" w:rsidP="00F87F74">
            <w:pPr>
              <w:pStyle w:val="NormalWeb"/>
              <w:spacing w:line="277" w:lineRule="atLeast"/>
              <w:jc w:val="center"/>
              <w:rPr>
                <w:spacing w:val="2"/>
                <w:position w:val="2"/>
                <w:sz w:val="28"/>
                <w:szCs w:val="28"/>
              </w:rPr>
            </w:pPr>
          </w:p>
        </w:tc>
        <w:tc>
          <w:tcPr>
            <w:tcW w:w="5239" w:type="dxa"/>
          </w:tcPr>
          <w:p w:rsidR="00557F92" w:rsidRDefault="00557F92" w:rsidP="00F87F74">
            <w:pPr>
              <w:pStyle w:val="NormalWeb"/>
              <w:spacing w:line="277" w:lineRule="atLeast"/>
              <w:rPr>
                <w:spacing w:val="2"/>
                <w:position w:val="2"/>
                <w:sz w:val="28"/>
                <w:szCs w:val="28"/>
              </w:rPr>
            </w:pPr>
            <w:r>
              <w:rPr>
                <w:spacing w:val="2"/>
                <w:position w:val="2"/>
                <w:sz w:val="28"/>
                <w:szCs w:val="28"/>
              </w:rPr>
              <w:t>40ф.</w:t>
            </w:r>
          </w:p>
        </w:tc>
        <w:tc>
          <w:tcPr>
            <w:tcW w:w="3895" w:type="dxa"/>
          </w:tcPr>
          <w:p w:rsidR="00557F92" w:rsidRDefault="00557F92" w:rsidP="00F87F74">
            <w:pPr>
              <w:pStyle w:val="NormalWeb"/>
              <w:spacing w:line="277" w:lineRule="atLeast"/>
              <w:rPr>
                <w:spacing w:val="2"/>
                <w:position w:val="2"/>
                <w:sz w:val="28"/>
                <w:szCs w:val="28"/>
              </w:rPr>
            </w:pPr>
          </w:p>
        </w:tc>
      </w:tr>
    </w:tbl>
    <w:p w:rsidR="00557F92" w:rsidRDefault="00557F92"/>
    <w:p w:rsidR="00557F92" w:rsidRDefault="00557F92"/>
    <w:p w:rsidR="00557F92" w:rsidRDefault="00557F92"/>
    <w:p w:rsidR="00557F92" w:rsidRDefault="00557F92"/>
    <w:p w:rsidR="00557F92" w:rsidRDefault="00557F92">
      <w:r>
        <w:t xml:space="preserve">     «Экспедитор»                                                                      «Клиент»</w:t>
      </w:r>
    </w:p>
    <w:p w:rsidR="00557F92" w:rsidRDefault="00557F92"/>
    <w:p w:rsidR="00557F92" w:rsidRDefault="00557F92"/>
    <w:p w:rsidR="00557F92" w:rsidRDefault="00557F92">
      <w:r>
        <w:t>___________________                                                        ______________В.А. Шумкин</w:t>
      </w:r>
    </w:p>
    <w:p w:rsidR="00557F92" w:rsidRDefault="00557F92">
      <w:r>
        <w:t xml:space="preserve">             М.П.                                                                                  М.П.</w:t>
      </w:r>
    </w:p>
    <w:sectPr w:rsidR="00557F92" w:rsidSect="00062EA5">
      <w:pgSz w:w="11906" w:h="16838"/>
      <w:pgMar w:top="851" w:right="282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123FE"/>
    <w:rsid w:val="00062EA5"/>
    <w:rsid w:val="001C1D67"/>
    <w:rsid w:val="00354D0B"/>
    <w:rsid w:val="00397209"/>
    <w:rsid w:val="00402089"/>
    <w:rsid w:val="004A27E2"/>
    <w:rsid w:val="005372A7"/>
    <w:rsid w:val="00557F92"/>
    <w:rsid w:val="005A7C74"/>
    <w:rsid w:val="0075436B"/>
    <w:rsid w:val="00841A4A"/>
    <w:rsid w:val="00A123FE"/>
    <w:rsid w:val="00A749EE"/>
    <w:rsid w:val="00C407DA"/>
    <w:rsid w:val="00D944CC"/>
    <w:rsid w:val="00DB733B"/>
    <w:rsid w:val="00E75069"/>
    <w:rsid w:val="00F74952"/>
    <w:rsid w:val="00F87F74"/>
    <w:rsid w:val="00FA36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733B"/>
    <w:rPr>
      <w:rFonts w:ascii="Times New Roman" w:eastAsia="Times New Roman" w:hAnsi="Times New Roman"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нак"/>
    <w:basedOn w:val="Normal"/>
    <w:uiPriority w:val="99"/>
    <w:rsid w:val="00DB733B"/>
    <w:pPr>
      <w:spacing w:after="160" w:line="240" w:lineRule="exact"/>
    </w:pPr>
    <w:rPr>
      <w:rFonts w:ascii="Verdana" w:hAnsi="Verdana" w:cs="Verdana"/>
      <w:sz w:val="24"/>
      <w:szCs w:val="24"/>
      <w:lang w:val="en-US" w:eastAsia="en-US"/>
    </w:rPr>
  </w:style>
  <w:style w:type="paragraph" w:customStyle="1" w:styleId="a0">
    <w:name w:val="Базовый"/>
    <w:uiPriority w:val="99"/>
    <w:rsid w:val="00DB733B"/>
    <w:pPr>
      <w:tabs>
        <w:tab w:val="left" w:pos="708"/>
      </w:tabs>
      <w:suppressAutoHyphens/>
      <w:spacing w:after="200" w:line="276" w:lineRule="auto"/>
    </w:pPr>
    <w:rPr>
      <w:rFonts w:eastAsia="Times New Roman" w:cs="Calibri"/>
      <w:lang w:eastAsia="en-US"/>
    </w:rPr>
  </w:style>
  <w:style w:type="paragraph" w:styleId="NormalWeb">
    <w:name w:val="Normal (Web)"/>
    <w:basedOn w:val="Normal"/>
    <w:uiPriority w:val="99"/>
    <w:rsid w:val="00DB733B"/>
    <w:pPr>
      <w:spacing w:before="240" w:after="240"/>
    </w:pPr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062E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62EA5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89</TotalTime>
  <Pages>8</Pages>
  <Words>450</Words>
  <Characters>2567</Characters>
  <Application>Microsoft Office Outlook</Application>
  <DocSecurity>0</DocSecurity>
  <Lines>0</Lines>
  <Paragraphs>0</Paragraphs>
  <ScaleCrop>false</ScaleCrop>
  <Company>Work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Bagirov_YV</dc:creator>
  <cp:keywords/>
  <dc:description/>
  <cp:lastModifiedBy>User</cp:lastModifiedBy>
  <cp:revision>8</cp:revision>
  <cp:lastPrinted>2015-08-18T10:22:00Z</cp:lastPrinted>
  <dcterms:created xsi:type="dcterms:W3CDTF">2015-08-11T04:02:00Z</dcterms:created>
  <dcterms:modified xsi:type="dcterms:W3CDTF">2015-08-18T16:47:00Z</dcterms:modified>
</cp:coreProperties>
</file>